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5FC9D" w14:textId="00689847" w:rsidR="00411066" w:rsidRPr="00D96379" w:rsidRDefault="00411066" w:rsidP="00D9637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bookmarkStart w:id="0" w:name="_Hlk21508762"/>
      <w:r w:rsidRPr="00D9637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 w:rsidRPr="00D96379">
        <w:rPr>
          <w:rFonts w:eastAsia="Times New Roman" w:cs="Arial"/>
          <w:sz w:val="24"/>
          <w:szCs w:val="20"/>
          <w:lang w:eastAsia="ar-SA"/>
        </w:rPr>
        <w:t>8</w:t>
      </w:r>
      <w:r w:rsidR="00556E5E" w:rsidRPr="00D96379">
        <w:rPr>
          <w:rFonts w:eastAsia="Times New Roman" w:cs="Arial"/>
          <w:sz w:val="24"/>
          <w:szCs w:val="20"/>
          <w:lang w:eastAsia="ar-SA"/>
        </w:rPr>
        <w:t>8</w:t>
      </w:r>
      <w:bookmarkEnd w:id="0"/>
      <w:r w:rsidR="009E5DB8" w:rsidRPr="00D96379">
        <w:rPr>
          <w:rFonts w:eastAsia="Times New Roman" w:cs="Arial"/>
          <w:sz w:val="24"/>
          <w:szCs w:val="20"/>
          <w:lang w:eastAsia="ar-SA"/>
        </w:rPr>
        <w:tab/>
      </w:r>
      <w:r w:rsidR="00F06E30">
        <w:rPr>
          <w:rFonts w:eastAsia="Times New Roman" w:cs="Arial"/>
          <w:sz w:val="24"/>
          <w:szCs w:val="20"/>
          <w:lang w:eastAsia="ar-SA"/>
        </w:rPr>
        <w:t>S1-193239</w:t>
      </w:r>
    </w:p>
    <w:p w14:paraId="3288F8F0" w14:textId="77777777" w:rsidR="00411066" w:rsidRPr="00F45489" w:rsidRDefault="00652642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1" w:name="_Hlk21508611"/>
      <w:r>
        <w:rPr>
          <w:rFonts w:eastAsia="Times New Roman" w:cs="Arial"/>
          <w:sz w:val="24"/>
          <w:szCs w:val="20"/>
          <w:lang w:eastAsia="ar-SA"/>
        </w:rPr>
        <w:t>Reno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 w:rsidR="00E802B8">
        <w:rPr>
          <w:rFonts w:eastAsia="Times New Roman" w:cs="Arial"/>
          <w:sz w:val="24"/>
          <w:szCs w:val="20"/>
          <w:lang w:eastAsia="ar-SA"/>
        </w:rPr>
        <w:t xml:space="preserve">Nevada, </w:t>
      </w:r>
      <w:r>
        <w:rPr>
          <w:rFonts w:eastAsia="Times New Roman" w:cs="Arial"/>
          <w:sz w:val="24"/>
          <w:szCs w:val="20"/>
          <w:lang w:eastAsia="ar-SA"/>
        </w:rPr>
        <w:t>USA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152899">
        <w:rPr>
          <w:rFonts w:eastAsia="Times New Roman" w:cs="Arial"/>
          <w:sz w:val="24"/>
          <w:szCs w:val="20"/>
          <w:lang w:eastAsia="ar-SA"/>
        </w:rPr>
        <w:t>1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152899">
        <w:rPr>
          <w:rFonts w:eastAsia="Times New Roman" w:cs="Arial"/>
          <w:sz w:val="24"/>
          <w:szCs w:val="20"/>
          <w:lang w:eastAsia="ar-SA"/>
        </w:rPr>
        <w:t>2</w:t>
      </w:r>
      <w:r>
        <w:rPr>
          <w:rFonts w:eastAsia="Times New Roman" w:cs="Arial"/>
          <w:sz w:val="24"/>
          <w:szCs w:val="20"/>
          <w:lang w:eastAsia="ar-SA"/>
        </w:rPr>
        <w:t>2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Nov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bookmarkEnd w:id="1"/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BC2EA3A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FA08126" w14:textId="03350A92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FF5BC6">
        <w:rPr>
          <w:rFonts w:eastAsia="Times New Roman" w:cs="Arial"/>
          <w:sz w:val="22"/>
          <w:szCs w:val="20"/>
          <w:lang w:eastAsia="ar-SA"/>
        </w:rPr>
        <w:t xml:space="preserve">eCAV drafting </w:t>
      </w:r>
      <w:r w:rsidR="00F06E30">
        <w:rPr>
          <w:rFonts w:eastAsia="Times New Roman" w:cs="Arial"/>
          <w:sz w:val="22"/>
          <w:szCs w:val="20"/>
          <w:lang w:eastAsia="ar-SA"/>
        </w:rPr>
        <w:t>report</w:t>
      </w:r>
    </w:p>
    <w:p w14:paraId="1B874CA0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309343FB" w14:textId="42A7ADA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FF5BC6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1CA3D452" w14:textId="658C8AA1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FF5BC6">
        <w:rPr>
          <w:rFonts w:eastAsia="Times New Roman" w:cs="Arial"/>
          <w:sz w:val="22"/>
          <w:szCs w:val="20"/>
          <w:lang w:eastAsia="ar-SA"/>
        </w:rPr>
        <w:t>Greg Schumacher</w:t>
      </w:r>
    </w:p>
    <w:p w14:paraId="541502F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16042408" w14:textId="02304127" w:rsidR="00942333" w:rsidRDefault="0094233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718" w:type="dxa"/>
        <w:tblInd w:w="-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113"/>
        <w:gridCol w:w="598"/>
        <w:gridCol w:w="1100"/>
        <w:gridCol w:w="2552"/>
        <w:gridCol w:w="4394"/>
        <w:gridCol w:w="2271"/>
        <w:gridCol w:w="3690"/>
      </w:tblGrid>
      <w:tr w:rsidR="00EB1709" w:rsidRPr="009504CA" w14:paraId="276CE33E" w14:textId="77777777" w:rsidTr="00AD4436">
        <w:trPr>
          <w:gridBefore w:val="1"/>
          <w:wBefore w:w="113" w:type="dxa"/>
          <w:trHeight w:val="141"/>
        </w:trPr>
        <w:tc>
          <w:tcPr>
            <w:tcW w:w="14604" w:type="dxa"/>
            <w:gridSpan w:val="6"/>
            <w:shd w:val="clear" w:color="auto" w:fill="F2F2F2"/>
          </w:tcPr>
          <w:p w14:paraId="3BE6FC61" w14:textId="77777777" w:rsidR="00EB1709" w:rsidRPr="009504CA" w:rsidRDefault="00EB1709" w:rsidP="00EB1709">
            <w:pPr>
              <w:pStyle w:val="Heading2"/>
              <w:rPr>
                <w:lang w:val="en-US"/>
              </w:rPr>
            </w:pPr>
            <w:r>
              <w:t>eCAV</w:t>
            </w:r>
          </w:p>
        </w:tc>
      </w:tr>
      <w:tr w:rsidR="00EB1709" w:rsidRPr="009504CA" w14:paraId="6B54ACDA" w14:textId="77777777" w:rsidTr="00AD4436">
        <w:trPr>
          <w:gridBefore w:val="1"/>
          <w:wBefore w:w="113" w:type="dxa"/>
          <w:trHeight w:val="141"/>
        </w:trPr>
        <w:tc>
          <w:tcPr>
            <w:tcW w:w="14604" w:type="dxa"/>
            <w:gridSpan w:val="6"/>
            <w:tcBorders>
              <w:bottom w:val="nil"/>
            </w:tcBorders>
            <w:shd w:val="clear" w:color="auto" w:fill="F2F2F2"/>
          </w:tcPr>
          <w:p w14:paraId="17567860" w14:textId="77777777" w:rsidR="00EB1709" w:rsidRPr="009504CA" w:rsidRDefault="00EB1709" w:rsidP="00EB1709">
            <w:pPr>
              <w:pStyle w:val="Heading3"/>
              <w:rPr>
                <w:lang w:val="en-US"/>
              </w:rPr>
            </w:pPr>
            <w:r w:rsidRPr="009504CA">
              <w:t>FS_</w:t>
            </w:r>
            <w:r>
              <w:t xml:space="preserve">eCAV: </w:t>
            </w:r>
            <w:r w:rsidRPr="0061693B">
              <w:rPr>
                <w:lang w:val="en-US"/>
              </w:rPr>
              <w:t>Study on enhancements for cyber-physical control applications in vertical domains</w:t>
            </w:r>
            <w:r w:rsidRPr="004070E3">
              <w:t xml:space="preserve"> </w:t>
            </w:r>
            <w:r>
              <w:t>[</w:t>
            </w:r>
            <w:hyperlink r:id="rId11" w:history="1">
              <w:r w:rsidRPr="00F1526D">
                <w:rPr>
                  <w:rStyle w:val="Hyperlink"/>
                  <w:bCs/>
                </w:rPr>
                <w:t>SP-190092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EB1709" w:rsidRPr="00854C2B" w14:paraId="14434424" w14:textId="77777777" w:rsidTr="00AD4436">
        <w:trPr>
          <w:gridBefore w:val="1"/>
          <w:wBefore w:w="113" w:type="dxa"/>
          <w:trHeight w:val="141"/>
        </w:trPr>
        <w:tc>
          <w:tcPr>
            <w:tcW w:w="1460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A7806F5" w14:textId="77777777" w:rsidR="00EB1709" w:rsidRPr="004067FF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9AF9DE0" w14:textId="77777777" w:rsidR="00EB1709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F1526D">
              <w:rPr>
                <w:rFonts w:eastAsia="Arial Unicode MS" w:cs="Arial"/>
                <w:szCs w:val="18"/>
                <w:lang w:val="de-DE" w:eastAsia="ar-SA"/>
              </w:rPr>
              <w:t>Michael Bahr (Siemens</w:t>
            </w:r>
            <w:r>
              <w:rPr>
                <w:rFonts w:eastAsia="Arial Unicode MS" w:cs="Arial"/>
                <w:szCs w:val="18"/>
                <w:lang w:val="de-DE" w:eastAsia="ar-SA"/>
              </w:rPr>
              <w:t>)</w:t>
            </w:r>
          </w:p>
          <w:p w14:paraId="41486F0B" w14:textId="77777777" w:rsidR="00EB1709" w:rsidRPr="00411066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TR22.832v17.0.0</w:t>
            </w:r>
          </w:p>
          <w:p w14:paraId="12D8DC94" w14:textId="77777777" w:rsidR="00EB1709" w:rsidRPr="00411066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14:paraId="2492DC9B" w14:textId="77777777" w:rsidR="00EB1709" w:rsidRPr="004070E3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85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125DAAF" w14:textId="77777777" w:rsidR="00EB1709" w:rsidRPr="00E802B8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EB1709" w:rsidRPr="00652642" w14:paraId="7C22699C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9E760" w14:textId="77777777" w:rsidR="00EB1709" w:rsidRPr="0073108B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E46F5" w14:textId="1F67BECD" w:rsidR="00EB1709" w:rsidRPr="0073108B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2" w:history="1">
              <w:r w:rsidR="00EB1709" w:rsidRPr="0073108B">
                <w:rPr>
                  <w:rStyle w:val="Hyperlink"/>
                  <w:rFonts w:cs="Arial"/>
                  <w:color w:val="auto"/>
                </w:rPr>
                <w:t>S1-193072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51339" w14:textId="77777777" w:rsidR="00EB1709" w:rsidRPr="0073108B" w:rsidRDefault="00EB1709" w:rsidP="00EB1709">
            <w:pPr>
              <w:snapToGrid w:val="0"/>
              <w:spacing w:after="0" w:line="240" w:lineRule="auto"/>
            </w:pPr>
            <w:r w:rsidRPr="0073108B">
              <w:rPr>
                <w:rFonts w:hint="eastAsia"/>
                <w:noProof/>
                <w:lang w:eastAsia="zh-CN"/>
              </w:rPr>
              <w:t>CATT,CICT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F530B" w14:textId="77777777" w:rsidR="00EB1709" w:rsidRPr="0073108B" w:rsidRDefault="00EB1709" w:rsidP="00EB1709">
            <w:pPr>
              <w:snapToGrid w:val="0"/>
              <w:spacing w:after="0" w:line="240" w:lineRule="auto"/>
            </w:pPr>
            <w:r w:rsidRPr="0073108B">
              <w:t xml:space="preserve">CR 22.832v17.0.0  </w:t>
            </w:r>
            <w:r w:rsidRPr="0073108B">
              <w:rPr>
                <w:rFonts w:hint="eastAsia"/>
                <w:noProof/>
                <w:lang w:eastAsia="zh-CN"/>
              </w:rPr>
              <w:t>Delete the editor</w:t>
            </w:r>
            <w:r w:rsidRPr="0073108B">
              <w:rPr>
                <w:noProof/>
                <w:lang w:eastAsia="zh-CN"/>
              </w:rPr>
              <w:t>’</w:t>
            </w:r>
            <w:r w:rsidRPr="0073108B">
              <w:rPr>
                <w:rFonts w:hint="eastAsia"/>
                <w:noProof/>
                <w:lang w:eastAsia="zh-CN"/>
              </w:rPr>
              <w:t>s note in  5.14.6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E17E99" w14:textId="1768677A" w:rsidR="00EB1709" w:rsidRPr="0073108B" w:rsidRDefault="0073108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8B">
              <w:rPr>
                <w:rFonts w:eastAsia="Times New Roman" w:cs="Arial"/>
                <w:szCs w:val="18"/>
                <w:lang w:eastAsia="ar-SA"/>
              </w:rPr>
              <w:t>Revised to S1-193</w:t>
            </w:r>
            <w:r>
              <w:rPr>
                <w:rFonts w:eastAsia="Times New Roman" w:cs="Arial"/>
                <w:szCs w:val="18"/>
                <w:lang w:eastAsia="ar-SA"/>
              </w:rPr>
              <w:t>405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296DD" w14:textId="77777777" w:rsidR="00EB1709" w:rsidRPr="0073108B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108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3108B">
              <w:t>FS_eCAV</w:t>
            </w:r>
            <w:r w:rsidRPr="0073108B">
              <w:rPr>
                <w:rFonts w:eastAsia="Arial Unicode MS" w:cs="Arial"/>
                <w:i/>
                <w:szCs w:val="18"/>
                <w:lang w:eastAsia="ar-SA"/>
              </w:rPr>
              <w:t xml:space="preserve"> Rel-17 CR0001R- Cat F</w:t>
            </w:r>
          </w:p>
        </w:tc>
      </w:tr>
      <w:tr w:rsidR="0073108B" w:rsidRPr="00652642" w14:paraId="01ECA0B8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6B58F2" w14:textId="55DC9CF3" w:rsidR="0073108B" w:rsidRPr="00096877" w:rsidRDefault="0073108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87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400A85" w14:textId="4BEB3FEA" w:rsidR="0073108B" w:rsidRPr="00096877" w:rsidRDefault="007D38AF" w:rsidP="00EB1709">
            <w:pPr>
              <w:snapToGrid w:val="0"/>
              <w:spacing w:after="0" w:line="240" w:lineRule="auto"/>
            </w:pPr>
            <w:hyperlink r:id="rId13" w:history="1">
              <w:r w:rsidR="0073108B" w:rsidRPr="00096877">
                <w:rPr>
                  <w:rStyle w:val="Hyperlink"/>
                  <w:rFonts w:cs="Arial"/>
                  <w:color w:val="auto"/>
                </w:rPr>
                <w:t>S1-193</w:t>
              </w:r>
              <w:r w:rsidR="00BA7E22" w:rsidRPr="00096877">
                <w:rPr>
                  <w:rStyle w:val="Hyperlink"/>
                  <w:rFonts w:cs="Arial"/>
                  <w:color w:val="auto"/>
                </w:rPr>
                <w:t>40</w:t>
              </w:r>
              <w:r w:rsidR="0073108B" w:rsidRPr="00096877">
                <w:rPr>
                  <w:rStyle w:val="Hyperlink"/>
                  <w:rFonts w:cs="Arial"/>
                  <w:color w:val="auto"/>
                </w:rPr>
                <w:t>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E0322F" w14:textId="073932C7" w:rsidR="0073108B" w:rsidRPr="00096877" w:rsidRDefault="0073108B" w:rsidP="00EB1709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096877">
              <w:rPr>
                <w:noProof/>
                <w:lang w:eastAsia="zh-CN"/>
              </w:rPr>
              <w:t>CATT,CICT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212CF" w14:textId="385DBC35" w:rsidR="0073108B" w:rsidRPr="00096877" w:rsidRDefault="0073108B" w:rsidP="00EB1709">
            <w:pPr>
              <w:snapToGrid w:val="0"/>
              <w:spacing w:after="0" w:line="240" w:lineRule="auto"/>
            </w:pPr>
            <w:r w:rsidRPr="00096877">
              <w:t>CR 22.832v17.0.0  Delete the editor’s note in  5.14.6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C871F5" w14:textId="589A21F9" w:rsidR="0073108B" w:rsidRPr="00096877" w:rsidRDefault="00096877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877">
              <w:rPr>
                <w:rFonts w:eastAsia="Times New Roman" w:cs="Arial"/>
                <w:szCs w:val="18"/>
                <w:lang w:eastAsia="ar-SA"/>
              </w:rPr>
              <w:t>Revised to S1-193407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1659C" w14:textId="0E06598B" w:rsidR="0073108B" w:rsidRPr="00096877" w:rsidRDefault="0073108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96877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096877">
              <w:rPr>
                <w:i/>
              </w:rPr>
              <w:t>FS_eCAV</w:t>
            </w:r>
            <w:r w:rsidRPr="00096877">
              <w:rPr>
                <w:rFonts w:eastAsia="Arial Unicode MS" w:cs="Arial"/>
                <w:i/>
                <w:szCs w:val="18"/>
                <w:lang w:eastAsia="ar-SA"/>
              </w:rPr>
              <w:t xml:space="preserve"> Rel-17 CR0001R- Cat F</w:t>
            </w:r>
          </w:p>
          <w:p w14:paraId="22C886EB" w14:textId="0B7DED33" w:rsidR="0073108B" w:rsidRPr="00096877" w:rsidRDefault="0073108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96877">
              <w:rPr>
                <w:rFonts w:eastAsia="Arial Unicode MS" w:cs="Arial"/>
                <w:szCs w:val="18"/>
                <w:lang w:eastAsia="ar-SA"/>
              </w:rPr>
              <w:t>Revision of S1-193072.</w:t>
            </w:r>
          </w:p>
        </w:tc>
      </w:tr>
      <w:tr w:rsidR="00096877" w:rsidRPr="00652642" w14:paraId="5F3CB8AE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3146" w14:textId="66D448D3" w:rsidR="00096877" w:rsidRPr="00096877" w:rsidRDefault="00096877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87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1162" w14:textId="2A85D6EA" w:rsidR="00096877" w:rsidRPr="00096877" w:rsidRDefault="007D38AF" w:rsidP="00EB1709">
            <w:pPr>
              <w:snapToGrid w:val="0"/>
              <w:spacing w:after="0" w:line="240" w:lineRule="auto"/>
              <w:rPr>
                <w:rFonts w:cs="Arial"/>
              </w:rPr>
            </w:pPr>
            <w:hyperlink r:id="rId14" w:history="1">
              <w:r w:rsidR="00096877" w:rsidRPr="00096877">
                <w:rPr>
                  <w:rStyle w:val="Hyperlink"/>
                  <w:rFonts w:cs="Arial"/>
                  <w:color w:val="auto"/>
                </w:rPr>
                <w:t>S1-193407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DD54" w14:textId="25B3C98E" w:rsidR="00096877" w:rsidRPr="00096877" w:rsidRDefault="00096877" w:rsidP="00EB1709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096877">
              <w:rPr>
                <w:noProof/>
                <w:lang w:eastAsia="zh-CN"/>
              </w:rPr>
              <w:t>CATT,CICT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BBC0" w14:textId="7D481603" w:rsidR="00096877" w:rsidRPr="00096877" w:rsidRDefault="00096877" w:rsidP="00EB1709">
            <w:pPr>
              <w:snapToGrid w:val="0"/>
              <w:spacing w:after="0" w:line="240" w:lineRule="auto"/>
            </w:pPr>
            <w:r w:rsidRPr="00096877">
              <w:t>CR 22.832v17.0.0  Delete the editor’s note in  5.14.6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BA597" w14:textId="77777777" w:rsidR="00096877" w:rsidRPr="00096877" w:rsidRDefault="00096877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3AA8A" w14:textId="77777777" w:rsidR="00096877" w:rsidRPr="00096877" w:rsidRDefault="00096877" w:rsidP="00096877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96877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096877">
              <w:rPr>
                <w:i/>
              </w:rPr>
              <w:t>FS_eCAV</w:t>
            </w:r>
            <w:r w:rsidRPr="00096877">
              <w:rPr>
                <w:rFonts w:eastAsia="Arial Unicode MS" w:cs="Arial"/>
                <w:i/>
                <w:szCs w:val="18"/>
                <w:lang w:eastAsia="ar-SA"/>
              </w:rPr>
              <w:t xml:space="preserve"> Rel-17 CR0001R- Cat F</w:t>
            </w:r>
          </w:p>
          <w:p w14:paraId="4278AD1C" w14:textId="5DC23045" w:rsidR="00096877" w:rsidRDefault="00096877" w:rsidP="0009687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96877">
              <w:rPr>
                <w:rFonts w:eastAsia="Arial Unicode MS" w:cs="Arial"/>
                <w:i/>
                <w:szCs w:val="18"/>
                <w:lang w:eastAsia="ar-SA"/>
              </w:rPr>
              <w:t>Revision of S1-193072.</w:t>
            </w:r>
          </w:p>
          <w:p w14:paraId="2E8C80FA" w14:textId="78FAA429" w:rsidR="00096877" w:rsidRPr="00096877" w:rsidRDefault="00096877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96877">
              <w:rPr>
                <w:rFonts w:eastAsia="Arial Unicode MS" w:cs="Arial"/>
                <w:szCs w:val="18"/>
                <w:lang w:eastAsia="ar-SA"/>
              </w:rPr>
              <w:t>Revision of S1-193405.</w:t>
            </w:r>
          </w:p>
        </w:tc>
      </w:tr>
      <w:tr w:rsidR="00EB1709" w:rsidRPr="00652642" w14:paraId="2C6432C8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A70E5" w14:textId="77777777" w:rsidR="00EB1709" w:rsidRPr="00BA7E2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7E2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09D856" w14:textId="447A7E16" w:rsidR="00EB1709" w:rsidRPr="00BA7E22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5" w:history="1">
              <w:r w:rsidR="00EB1709" w:rsidRPr="00BA7E22">
                <w:rPr>
                  <w:rStyle w:val="Hyperlink"/>
                  <w:rFonts w:cs="Arial"/>
                  <w:color w:val="auto"/>
                </w:rPr>
                <w:t>S1-193121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BD183B" w14:textId="77777777" w:rsidR="00EB1709" w:rsidRPr="00BA7E22" w:rsidRDefault="00EB1709" w:rsidP="00EB1709">
            <w:pPr>
              <w:snapToGrid w:val="0"/>
              <w:spacing w:after="0" w:line="240" w:lineRule="auto"/>
            </w:pPr>
            <w:r w:rsidRPr="00BA7E22">
              <w:rPr>
                <w:noProof/>
              </w:rPr>
              <w:t>Nokia, Nokia Shanghai Bell, Vodafone, Siemens,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578A17" w14:textId="77777777" w:rsidR="00EB1709" w:rsidRPr="00BA7E22" w:rsidRDefault="00EB1709" w:rsidP="00EB1709">
            <w:pPr>
              <w:snapToGrid w:val="0"/>
              <w:spacing w:after="0" w:line="240" w:lineRule="auto"/>
            </w:pPr>
            <w:r w:rsidRPr="00BA7E22">
              <w:t xml:space="preserve">CR 22.832v17.0.0  </w:t>
            </w:r>
            <w:r w:rsidRPr="00BA7E22">
              <w:rPr>
                <w:noProof/>
              </w:rPr>
              <w:t>Clarification on MTBF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597B75" w14:textId="7348E608" w:rsidR="00EB1709" w:rsidRPr="00BA7E22" w:rsidRDefault="00BA7E2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7E22">
              <w:rPr>
                <w:rFonts w:eastAsia="Times New Roman" w:cs="Arial"/>
                <w:szCs w:val="18"/>
                <w:lang w:eastAsia="ar-SA"/>
              </w:rPr>
              <w:t>Revised to S1-193406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20EF1" w14:textId="77777777" w:rsidR="00EB1709" w:rsidRPr="00BA7E2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A7E2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A7E22">
              <w:t>FS_eCAV</w:t>
            </w:r>
            <w:r w:rsidRPr="00BA7E22">
              <w:rPr>
                <w:rFonts w:eastAsia="Arial Unicode MS" w:cs="Arial"/>
                <w:i/>
                <w:szCs w:val="18"/>
                <w:lang w:eastAsia="ar-SA"/>
              </w:rPr>
              <w:t xml:space="preserve"> Rel-17 CR0002R- Cat F</w:t>
            </w:r>
          </w:p>
        </w:tc>
      </w:tr>
      <w:tr w:rsidR="00BA7E22" w:rsidRPr="00652642" w14:paraId="05F43B2F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5858FD" w14:textId="268046C8" w:rsidR="00BA7E22" w:rsidRPr="00A107BC" w:rsidRDefault="00BA7E2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07B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A9DC8" w14:textId="55F7A1E9" w:rsidR="00BA7E22" w:rsidRPr="00A107BC" w:rsidRDefault="007D38AF" w:rsidP="00EB1709">
            <w:pPr>
              <w:snapToGrid w:val="0"/>
              <w:spacing w:after="0" w:line="240" w:lineRule="auto"/>
            </w:pPr>
            <w:hyperlink r:id="rId16" w:history="1">
              <w:r w:rsidR="00BA7E22" w:rsidRPr="00A107BC">
                <w:rPr>
                  <w:rStyle w:val="Hyperlink"/>
                  <w:rFonts w:cs="Arial"/>
                  <w:color w:val="auto"/>
                </w:rPr>
                <w:t>S1-193406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3BA27" w14:textId="5ED3A2EA" w:rsidR="00BA7E22" w:rsidRPr="00A107BC" w:rsidRDefault="00BA7E22" w:rsidP="00EB1709">
            <w:pPr>
              <w:snapToGrid w:val="0"/>
              <w:spacing w:after="0" w:line="240" w:lineRule="auto"/>
              <w:rPr>
                <w:noProof/>
              </w:rPr>
            </w:pPr>
            <w:r w:rsidRPr="00A107BC">
              <w:rPr>
                <w:noProof/>
              </w:rPr>
              <w:t>Nokia, Nokia Shanghai Bell, Vodafone, Siemens,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9425C" w14:textId="781DC90A" w:rsidR="00BA7E22" w:rsidRPr="00A107BC" w:rsidRDefault="00BA7E22" w:rsidP="00EB1709">
            <w:pPr>
              <w:snapToGrid w:val="0"/>
              <w:spacing w:after="0" w:line="240" w:lineRule="auto"/>
            </w:pPr>
            <w:r w:rsidRPr="00A107BC">
              <w:t>CR 22.832v17.0.0  Clarification on MTBF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3953F" w14:textId="180F4B2E" w:rsidR="00BA7E22" w:rsidRPr="00A107BC" w:rsidRDefault="00A107BC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07BC">
              <w:rPr>
                <w:rFonts w:eastAsia="Times New Roman" w:cs="Arial"/>
                <w:szCs w:val="18"/>
                <w:lang w:eastAsia="ar-SA"/>
              </w:rPr>
              <w:t>Revised to S1-193427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704EA0" w14:textId="7D08456F" w:rsidR="00BA7E22" w:rsidRPr="00A107BC" w:rsidRDefault="00BA7E22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07BC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107BC">
              <w:rPr>
                <w:i/>
              </w:rPr>
              <w:t>FS_eCAV</w:t>
            </w:r>
            <w:r w:rsidRPr="00A107BC">
              <w:rPr>
                <w:rFonts w:eastAsia="Arial Unicode MS" w:cs="Arial"/>
                <w:i/>
                <w:szCs w:val="18"/>
                <w:lang w:eastAsia="ar-SA"/>
              </w:rPr>
              <w:t xml:space="preserve"> Rel-17 CR0002R- Cat F</w:t>
            </w:r>
          </w:p>
          <w:p w14:paraId="56A152D9" w14:textId="2228346F" w:rsidR="00BA7E22" w:rsidRPr="00A107BC" w:rsidRDefault="00BA7E22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107BC">
              <w:rPr>
                <w:rFonts w:eastAsia="Arial Unicode MS" w:cs="Arial"/>
                <w:szCs w:val="18"/>
                <w:lang w:eastAsia="ar-SA"/>
              </w:rPr>
              <w:t>Revision of S1-193121.</w:t>
            </w:r>
          </w:p>
        </w:tc>
      </w:tr>
      <w:tr w:rsidR="00A107BC" w:rsidRPr="00652642" w14:paraId="02A6EC5B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36F5D" w14:textId="09C6C0F1" w:rsidR="00A107BC" w:rsidRPr="00D5243D" w:rsidRDefault="00A107BC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4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41E0C" w14:textId="6BC66ACE" w:rsidR="00A107BC" w:rsidRPr="00D5243D" w:rsidRDefault="007D38AF" w:rsidP="00EB1709">
            <w:pPr>
              <w:snapToGrid w:val="0"/>
              <w:spacing w:after="0" w:line="240" w:lineRule="auto"/>
            </w:pPr>
            <w:hyperlink r:id="rId17" w:history="1">
              <w:r w:rsidR="00A107BC" w:rsidRPr="00D5243D">
                <w:rPr>
                  <w:rStyle w:val="Hyperlink"/>
                  <w:rFonts w:cs="Arial"/>
                  <w:color w:val="auto"/>
                </w:rPr>
                <w:t>S1-193427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19558" w14:textId="4265BC13" w:rsidR="00A107BC" w:rsidRPr="00D5243D" w:rsidRDefault="00A107BC" w:rsidP="00EB1709">
            <w:pPr>
              <w:snapToGrid w:val="0"/>
              <w:spacing w:after="0" w:line="240" w:lineRule="auto"/>
              <w:rPr>
                <w:noProof/>
              </w:rPr>
            </w:pPr>
            <w:r w:rsidRPr="00D5243D">
              <w:rPr>
                <w:noProof/>
              </w:rPr>
              <w:t>Nokia, Nokia Shanghai Bell, Vodafone, Siemens,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B026C" w14:textId="53ECEA36" w:rsidR="00A107BC" w:rsidRPr="00D5243D" w:rsidRDefault="00A107BC" w:rsidP="00EB1709">
            <w:pPr>
              <w:snapToGrid w:val="0"/>
              <w:spacing w:after="0" w:line="240" w:lineRule="auto"/>
            </w:pPr>
            <w:r w:rsidRPr="00D5243D">
              <w:t>CR 22.832v17.0.0  Clarification on MTBF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48BE94" w14:textId="4B7CC768" w:rsidR="00A107BC" w:rsidRPr="00D5243D" w:rsidRDefault="00D5243D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43D">
              <w:rPr>
                <w:rFonts w:eastAsia="Times New Roman" w:cs="Arial"/>
                <w:szCs w:val="18"/>
                <w:lang w:eastAsia="ar-SA"/>
              </w:rPr>
              <w:t>Revised to S1-193438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4F912" w14:textId="77777777" w:rsidR="00A107BC" w:rsidRPr="00D5243D" w:rsidRDefault="00A107BC" w:rsidP="00A107B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5243D">
              <w:rPr>
                <w:i/>
              </w:rPr>
              <w:t>FS_eCAV</w:t>
            </w: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 Rel-17 CR0002R- Cat F</w:t>
            </w:r>
          </w:p>
          <w:p w14:paraId="66206E3E" w14:textId="46B3E79A" w:rsidR="00A107BC" w:rsidRPr="00D5243D" w:rsidRDefault="00A107BC" w:rsidP="00A107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>Revision of S1-193121.</w:t>
            </w:r>
          </w:p>
          <w:p w14:paraId="33C40956" w14:textId="28E4A1D0" w:rsidR="00A107BC" w:rsidRPr="00D5243D" w:rsidRDefault="00A107BC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szCs w:val="18"/>
                <w:lang w:eastAsia="ar-SA"/>
              </w:rPr>
              <w:t>Revision of S1-193406.</w:t>
            </w:r>
          </w:p>
        </w:tc>
      </w:tr>
      <w:tr w:rsidR="00D5243D" w:rsidRPr="00652642" w14:paraId="264270DB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E850" w14:textId="426E0CFF" w:rsidR="00D5243D" w:rsidRPr="00D5243D" w:rsidRDefault="00D5243D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43D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4EBA6" w14:textId="771AB1AD" w:rsidR="00D5243D" w:rsidRPr="00D5243D" w:rsidRDefault="007D38AF" w:rsidP="00EB1709">
            <w:pPr>
              <w:snapToGrid w:val="0"/>
              <w:spacing w:after="0" w:line="240" w:lineRule="auto"/>
              <w:rPr>
                <w:rFonts w:cs="Arial"/>
              </w:rPr>
            </w:pPr>
            <w:hyperlink r:id="rId18" w:history="1">
              <w:r w:rsidR="00D5243D" w:rsidRPr="00D5243D">
                <w:rPr>
                  <w:rStyle w:val="Hyperlink"/>
                  <w:rFonts w:cs="Arial"/>
                  <w:color w:val="auto"/>
                </w:rPr>
                <w:t>S1-193438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2E0C" w14:textId="67B2F7F3" w:rsidR="00D5243D" w:rsidRPr="00D5243D" w:rsidRDefault="00D5243D" w:rsidP="00EB1709">
            <w:pPr>
              <w:snapToGrid w:val="0"/>
              <w:spacing w:after="0" w:line="240" w:lineRule="auto"/>
              <w:rPr>
                <w:noProof/>
              </w:rPr>
            </w:pPr>
            <w:r w:rsidRPr="00D5243D">
              <w:rPr>
                <w:noProof/>
              </w:rPr>
              <w:t>Nokia, Nokia Shanghai Bell, Vodafone, Siemens,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06E09" w14:textId="57DF1DFC" w:rsidR="00D5243D" w:rsidRPr="00D5243D" w:rsidRDefault="00D5243D" w:rsidP="00EB1709">
            <w:pPr>
              <w:snapToGrid w:val="0"/>
              <w:spacing w:after="0" w:line="240" w:lineRule="auto"/>
            </w:pPr>
            <w:r w:rsidRPr="00D5243D">
              <w:t>CR 22.832v17.0.0  Clarification on MTBF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036B" w14:textId="77777777" w:rsidR="00D5243D" w:rsidRPr="00D5243D" w:rsidRDefault="00D5243D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A801" w14:textId="77777777" w:rsidR="00D5243D" w:rsidRPr="00D5243D" w:rsidRDefault="00D5243D" w:rsidP="00D5243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5243D">
              <w:rPr>
                <w:i/>
              </w:rPr>
              <w:t>FS_eCAV</w:t>
            </w: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 Rel-17 CR0002R- Cat F</w:t>
            </w:r>
          </w:p>
          <w:p w14:paraId="34121B29" w14:textId="77777777" w:rsidR="00D5243D" w:rsidRPr="00D5243D" w:rsidRDefault="00D5243D" w:rsidP="00D5243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>Revision of S1-193121.</w:t>
            </w:r>
          </w:p>
          <w:p w14:paraId="6BEABA84" w14:textId="35A8C3D8" w:rsidR="00D5243D" w:rsidRDefault="00D5243D" w:rsidP="00D5243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>Revision of S1-193406.</w:t>
            </w:r>
          </w:p>
          <w:p w14:paraId="610209E5" w14:textId="12F569DB" w:rsidR="00D5243D" w:rsidRPr="00D5243D" w:rsidRDefault="00D5243D" w:rsidP="00A107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szCs w:val="18"/>
                <w:lang w:eastAsia="ar-SA"/>
              </w:rPr>
              <w:t>Revision of S1-193427.</w:t>
            </w:r>
          </w:p>
        </w:tc>
      </w:tr>
      <w:tr w:rsidR="00EB1709" w:rsidRPr="00652642" w14:paraId="67218370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CE678" w14:textId="77777777" w:rsidR="00EB1709" w:rsidRPr="003802AF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02A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224BD4" w14:textId="51A41DD7" w:rsidR="00EB1709" w:rsidRPr="003802AF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9" w:history="1">
              <w:r w:rsidR="00EB1709" w:rsidRPr="003802AF">
                <w:rPr>
                  <w:rStyle w:val="Hyperlink"/>
                  <w:rFonts w:cs="Arial"/>
                  <w:color w:val="auto"/>
                </w:rPr>
                <w:t>S1-193126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C3F3BD" w14:textId="77777777" w:rsidR="00EB1709" w:rsidRPr="003802AF" w:rsidRDefault="00EB1709" w:rsidP="00EB1709">
            <w:pPr>
              <w:snapToGrid w:val="0"/>
              <w:spacing w:after="0" w:line="240" w:lineRule="auto"/>
            </w:pPr>
            <w:r w:rsidRPr="003802AF">
              <w:rPr>
                <w:noProof/>
              </w:rPr>
              <w:t>Nokia, Nokia Shanghai Bell, Sennheiser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A468B" w14:textId="77777777" w:rsidR="00EB1709" w:rsidRPr="003802AF" w:rsidRDefault="00EB1709" w:rsidP="00EB1709">
            <w:pPr>
              <w:snapToGrid w:val="0"/>
              <w:spacing w:after="0" w:line="240" w:lineRule="auto"/>
            </w:pPr>
            <w:r w:rsidRPr="003802AF">
              <w:t xml:space="preserve">CR 22.832v17.0.0  </w:t>
            </w:r>
            <w:r w:rsidRPr="003802AF">
              <w:rPr>
                <w:noProof/>
              </w:rPr>
              <w:t>Completion of Multi-connectivity for robotic automation use case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114C5" w14:textId="24C4A284" w:rsidR="00EB1709" w:rsidRPr="003802AF" w:rsidRDefault="003802AF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02AF">
              <w:rPr>
                <w:rFonts w:eastAsia="Times New Roman" w:cs="Arial"/>
                <w:szCs w:val="18"/>
                <w:lang w:eastAsia="ar-SA"/>
              </w:rPr>
              <w:t>Revised to S1-193408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268DFA" w14:textId="77777777" w:rsidR="00EB1709" w:rsidRPr="003802AF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02A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802AF">
              <w:t>FS_eCAV</w:t>
            </w:r>
            <w:r w:rsidRPr="003802AF">
              <w:rPr>
                <w:rFonts w:eastAsia="Arial Unicode MS" w:cs="Arial"/>
                <w:i/>
                <w:szCs w:val="18"/>
                <w:lang w:eastAsia="ar-SA"/>
              </w:rPr>
              <w:t xml:space="preserve"> Rel-17 CR0003R- Cat F</w:t>
            </w:r>
          </w:p>
        </w:tc>
      </w:tr>
      <w:tr w:rsidR="003802AF" w:rsidRPr="00652642" w14:paraId="25BF6FDF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3A0C" w14:textId="7C19F69B" w:rsidR="003802AF" w:rsidRPr="003802AF" w:rsidRDefault="003802AF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02A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C217" w14:textId="536CDBF6" w:rsidR="003802AF" w:rsidRPr="003802AF" w:rsidRDefault="007D38AF" w:rsidP="00EB1709">
            <w:pPr>
              <w:snapToGrid w:val="0"/>
              <w:spacing w:after="0" w:line="240" w:lineRule="auto"/>
            </w:pPr>
            <w:hyperlink r:id="rId20" w:history="1">
              <w:r w:rsidR="003802AF" w:rsidRPr="003802AF">
                <w:rPr>
                  <w:rStyle w:val="Hyperlink"/>
                  <w:rFonts w:cs="Arial"/>
                  <w:color w:val="auto"/>
                </w:rPr>
                <w:t>S1-193408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BD20" w14:textId="20333071" w:rsidR="003802AF" w:rsidRPr="003802AF" w:rsidRDefault="003802AF" w:rsidP="00EB1709">
            <w:pPr>
              <w:snapToGrid w:val="0"/>
              <w:spacing w:after="0" w:line="240" w:lineRule="auto"/>
              <w:rPr>
                <w:noProof/>
              </w:rPr>
            </w:pPr>
            <w:r w:rsidRPr="003802AF">
              <w:rPr>
                <w:noProof/>
              </w:rPr>
              <w:t>Nokia, Nokia Shanghai Bell, Sennheiser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6D7C" w14:textId="66D621CF" w:rsidR="003802AF" w:rsidRPr="003802AF" w:rsidRDefault="003802AF" w:rsidP="00EB1709">
            <w:pPr>
              <w:snapToGrid w:val="0"/>
              <w:spacing w:after="0" w:line="240" w:lineRule="auto"/>
            </w:pPr>
            <w:r w:rsidRPr="003802AF">
              <w:t>CR 22.832v17.0.0  Completion of Multi-connectivity for robotic automation use case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075D" w14:textId="77777777" w:rsidR="003802AF" w:rsidRPr="003802AF" w:rsidRDefault="003802AF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3A77" w14:textId="19576CA8" w:rsidR="003802AF" w:rsidRDefault="003802AF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02A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802AF">
              <w:rPr>
                <w:i/>
              </w:rPr>
              <w:t>FS_eCAV</w:t>
            </w:r>
            <w:r w:rsidRPr="003802AF">
              <w:rPr>
                <w:rFonts w:eastAsia="Arial Unicode MS" w:cs="Arial"/>
                <w:i/>
                <w:szCs w:val="18"/>
                <w:lang w:eastAsia="ar-SA"/>
              </w:rPr>
              <w:t xml:space="preserve"> Rel-17 CR0003R- Cat F</w:t>
            </w:r>
          </w:p>
          <w:p w14:paraId="3D31420B" w14:textId="0B16A254" w:rsidR="003802AF" w:rsidRPr="003802AF" w:rsidRDefault="003802AF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02AF">
              <w:rPr>
                <w:rFonts w:eastAsia="Arial Unicode MS" w:cs="Arial"/>
                <w:szCs w:val="18"/>
                <w:lang w:eastAsia="ar-SA"/>
              </w:rPr>
              <w:t>Revision of S1-193126.</w:t>
            </w:r>
          </w:p>
        </w:tc>
      </w:tr>
      <w:tr w:rsidR="00EB1709" w:rsidRPr="00652642" w14:paraId="38968ECD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C54CE" w14:textId="77777777" w:rsidR="00EB1709" w:rsidRPr="003802AF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02A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0E12A4" w14:textId="40381CED" w:rsidR="00EB1709" w:rsidRPr="003802AF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1" w:history="1">
              <w:r w:rsidR="00EB1709" w:rsidRPr="003802AF">
                <w:rPr>
                  <w:rStyle w:val="Hyperlink"/>
                  <w:rFonts w:cs="Arial"/>
                  <w:color w:val="auto"/>
                </w:rPr>
                <w:t>S1-193131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EDF312" w14:textId="77777777" w:rsidR="00EB1709" w:rsidRPr="003802AF" w:rsidRDefault="00EB1709" w:rsidP="00EB1709">
            <w:pPr>
              <w:snapToGrid w:val="0"/>
              <w:spacing w:after="0" w:line="240" w:lineRule="auto"/>
            </w:pPr>
            <w:r w:rsidRPr="003802AF">
              <w:t>Nokia, Nokia Shanghai Bell, Vodafone,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2DD0C" w14:textId="77777777" w:rsidR="00EB1709" w:rsidRPr="003802AF" w:rsidRDefault="00EB1709" w:rsidP="00EB1709">
            <w:pPr>
              <w:snapToGrid w:val="0"/>
              <w:spacing w:after="0" w:line="240" w:lineRule="auto"/>
            </w:pPr>
            <w:r w:rsidRPr="003802AF">
              <w:t xml:space="preserve">Discussion on </w:t>
            </w:r>
            <w:r w:rsidRPr="003802AF">
              <w:rPr>
                <w:lang w:val="en-US"/>
              </w:rPr>
              <w:t>on network performance requirements in FS_eCAV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6D139" w14:textId="6BF9BC03" w:rsidR="00EB1709" w:rsidRPr="003802AF" w:rsidRDefault="003802AF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02A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57CEE" w14:textId="77777777" w:rsidR="00EB1709" w:rsidRPr="003802AF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0AE8C2B7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12E3C" w14:textId="77777777" w:rsidR="00EB1709" w:rsidRPr="00984905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90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876C84" w14:textId="0EF001D5" w:rsidR="00EB1709" w:rsidRPr="00984905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2" w:history="1">
              <w:r w:rsidR="00EB1709" w:rsidRPr="00984905">
                <w:rPr>
                  <w:rStyle w:val="Hyperlink"/>
                  <w:rFonts w:cs="Arial"/>
                  <w:color w:val="auto"/>
                </w:rPr>
                <w:t>S1-193133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5AF10D" w14:textId="77777777" w:rsidR="00EB1709" w:rsidRPr="00984905" w:rsidRDefault="00EB1709" w:rsidP="00EB1709">
            <w:pPr>
              <w:snapToGrid w:val="0"/>
              <w:spacing w:after="0" w:line="240" w:lineRule="auto"/>
            </w:pPr>
            <w:r w:rsidRPr="00984905">
              <w:rPr>
                <w:noProof/>
              </w:rPr>
              <w:t>Nokia, Nokia Shanghai Bell, Vodafone,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DE5C42" w14:textId="77777777" w:rsidR="00EB1709" w:rsidRPr="00984905" w:rsidRDefault="00EB1709" w:rsidP="00EB1709">
            <w:pPr>
              <w:snapToGrid w:val="0"/>
              <w:spacing w:after="0" w:line="240" w:lineRule="auto"/>
            </w:pPr>
            <w:r w:rsidRPr="00984905">
              <w:t xml:space="preserve">CR 22.832v17.0.0  </w:t>
            </w:r>
            <w:r w:rsidRPr="00984905">
              <w:rPr>
                <w:noProof/>
              </w:rPr>
              <w:t>Clarification on KPIs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63654" w14:textId="7D7FDABB" w:rsidR="00EB1709" w:rsidRPr="00984905" w:rsidRDefault="00984905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905">
              <w:rPr>
                <w:rFonts w:eastAsia="Times New Roman" w:cs="Arial"/>
                <w:szCs w:val="18"/>
                <w:lang w:eastAsia="ar-SA"/>
              </w:rPr>
              <w:t>Revised to S1-193410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F12FF" w14:textId="77777777" w:rsidR="00EB1709" w:rsidRPr="00984905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490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984905">
              <w:t>FS_eCAV</w:t>
            </w:r>
            <w:r w:rsidRPr="00984905">
              <w:rPr>
                <w:rFonts w:eastAsia="Arial Unicode MS" w:cs="Arial"/>
                <w:i/>
                <w:szCs w:val="18"/>
                <w:lang w:eastAsia="ar-SA"/>
              </w:rPr>
              <w:t xml:space="preserve"> Rel-17 CR0004R- Cat F</w:t>
            </w:r>
          </w:p>
        </w:tc>
      </w:tr>
      <w:tr w:rsidR="00984905" w:rsidRPr="00652642" w14:paraId="0885D807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F961A" w14:textId="2F24D1C3" w:rsidR="00984905" w:rsidRPr="00F61918" w:rsidRDefault="00984905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191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E6632" w14:textId="34817073" w:rsidR="00984905" w:rsidRPr="00F61918" w:rsidRDefault="007D38AF" w:rsidP="00EB1709">
            <w:pPr>
              <w:snapToGrid w:val="0"/>
              <w:spacing w:after="0" w:line="240" w:lineRule="auto"/>
            </w:pPr>
            <w:hyperlink r:id="rId23" w:history="1">
              <w:r w:rsidR="00984905" w:rsidRPr="00F61918">
                <w:rPr>
                  <w:rStyle w:val="Hyperlink"/>
                  <w:rFonts w:cs="Arial"/>
                  <w:color w:val="auto"/>
                </w:rPr>
                <w:t>S1-193410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364A7" w14:textId="21351F59" w:rsidR="00984905" w:rsidRPr="00F61918" w:rsidRDefault="00984905" w:rsidP="00EB1709">
            <w:pPr>
              <w:snapToGrid w:val="0"/>
              <w:spacing w:after="0" w:line="240" w:lineRule="auto"/>
              <w:rPr>
                <w:noProof/>
              </w:rPr>
            </w:pPr>
            <w:r w:rsidRPr="00F61918">
              <w:rPr>
                <w:noProof/>
              </w:rPr>
              <w:t>Nokia, Nokia Shanghai Bell, Vodafone,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9485D" w14:textId="0E005248" w:rsidR="00984905" w:rsidRPr="00F61918" w:rsidRDefault="00984905" w:rsidP="00EB1709">
            <w:pPr>
              <w:snapToGrid w:val="0"/>
              <w:spacing w:after="0" w:line="240" w:lineRule="auto"/>
            </w:pPr>
            <w:r w:rsidRPr="00F61918">
              <w:t>CR 22.832v17.0.0  Clarification on KPIs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9EEA0" w14:textId="5D25DF27" w:rsidR="00984905" w:rsidRPr="00F61918" w:rsidRDefault="00F61918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1918">
              <w:rPr>
                <w:rFonts w:eastAsia="Times New Roman" w:cs="Arial"/>
                <w:szCs w:val="18"/>
                <w:lang w:eastAsia="ar-SA"/>
              </w:rPr>
              <w:t>Revised to S1-193439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5B670" w14:textId="225430EB" w:rsidR="00984905" w:rsidRPr="00F61918" w:rsidRDefault="00984905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6191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61918">
              <w:rPr>
                <w:i/>
              </w:rPr>
              <w:t>FS_eCAV</w:t>
            </w:r>
            <w:r w:rsidRPr="00F61918">
              <w:rPr>
                <w:rFonts w:eastAsia="Arial Unicode MS" w:cs="Arial"/>
                <w:i/>
                <w:szCs w:val="18"/>
                <w:lang w:eastAsia="ar-SA"/>
              </w:rPr>
              <w:t xml:space="preserve"> Rel-17 CR0004R- Cat F</w:t>
            </w:r>
          </w:p>
          <w:p w14:paraId="169BAC5D" w14:textId="13B7A231" w:rsidR="00984905" w:rsidRPr="00F61918" w:rsidRDefault="00984905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61918">
              <w:rPr>
                <w:rFonts w:eastAsia="Arial Unicode MS" w:cs="Arial"/>
                <w:szCs w:val="18"/>
                <w:lang w:eastAsia="ar-SA"/>
              </w:rPr>
              <w:t>Revision of S1-193133 (base).</w:t>
            </w:r>
          </w:p>
          <w:p w14:paraId="1EB45DF9" w14:textId="5521FC2B" w:rsidR="00984905" w:rsidRPr="00F61918" w:rsidRDefault="00984905" w:rsidP="00EB1709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61918">
              <w:rPr>
                <w:rFonts w:eastAsia="Arial Unicode MS" w:cs="Arial"/>
                <w:szCs w:val="18"/>
                <w:lang w:val="en-US" w:eastAsia="ar-SA"/>
              </w:rPr>
              <w:t>Merger of S1-193133, S1-193169, and S1-193171</w:t>
            </w:r>
          </w:p>
        </w:tc>
      </w:tr>
      <w:tr w:rsidR="00F61918" w:rsidRPr="00652642" w14:paraId="0C7C90AF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A56C" w14:textId="5D808A36" w:rsidR="00F61918" w:rsidRPr="00F61918" w:rsidRDefault="00F61918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191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21785" w14:textId="514FE722" w:rsidR="00F61918" w:rsidRPr="00F61918" w:rsidRDefault="007D38AF" w:rsidP="00EB1709">
            <w:pPr>
              <w:snapToGrid w:val="0"/>
              <w:spacing w:after="0" w:line="240" w:lineRule="auto"/>
            </w:pPr>
            <w:hyperlink r:id="rId24" w:history="1">
              <w:r w:rsidR="00F61918" w:rsidRPr="00F61918">
                <w:rPr>
                  <w:rStyle w:val="Hyperlink"/>
                  <w:rFonts w:cs="Arial"/>
                  <w:color w:val="auto"/>
                </w:rPr>
                <w:t>S1-193439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D40D3" w14:textId="72A37738" w:rsidR="00F61918" w:rsidRPr="00F61918" w:rsidRDefault="00F61918" w:rsidP="00EB1709">
            <w:pPr>
              <w:snapToGrid w:val="0"/>
              <w:spacing w:after="0" w:line="240" w:lineRule="auto"/>
              <w:rPr>
                <w:noProof/>
              </w:rPr>
            </w:pPr>
            <w:r w:rsidRPr="00F61918">
              <w:rPr>
                <w:noProof/>
              </w:rPr>
              <w:t>Nokia, Nokia Shanghai Bell, Vodafone,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CD411" w14:textId="0421A565" w:rsidR="00F61918" w:rsidRPr="00F61918" w:rsidRDefault="00F61918" w:rsidP="00EB1709">
            <w:pPr>
              <w:snapToGrid w:val="0"/>
              <w:spacing w:after="0" w:line="240" w:lineRule="auto"/>
            </w:pPr>
            <w:r w:rsidRPr="00F61918">
              <w:t>CR 22.832v17.0.0  Clarification on KPIs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5BDA" w14:textId="77777777" w:rsidR="00F61918" w:rsidRPr="00F61918" w:rsidRDefault="00F61918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C0BF" w14:textId="77777777" w:rsidR="00F61918" w:rsidRPr="00F61918" w:rsidRDefault="00F61918" w:rsidP="00F6191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6191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61918">
              <w:rPr>
                <w:i/>
              </w:rPr>
              <w:t>FS_eCAV</w:t>
            </w:r>
            <w:r w:rsidRPr="00F61918">
              <w:rPr>
                <w:rFonts w:eastAsia="Arial Unicode MS" w:cs="Arial"/>
                <w:i/>
                <w:szCs w:val="18"/>
                <w:lang w:eastAsia="ar-SA"/>
              </w:rPr>
              <w:t xml:space="preserve"> Rel-17 CR0004R- Cat F</w:t>
            </w:r>
          </w:p>
          <w:p w14:paraId="01652599" w14:textId="77777777" w:rsidR="00F61918" w:rsidRPr="00F61918" w:rsidRDefault="00F61918" w:rsidP="00F6191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61918">
              <w:rPr>
                <w:rFonts w:eastAsia="Arial Unicode MS" w:cs="Arial"/>
                <w:i/>
                <w:szCs w:val="18"/>
                <w:lang w:eastAsia="ar-SA"/>
              </w:rPr>
              <w:t>Revision of S1-193133 (base).</w:t>
            </w:r>
          </w:p>
          <w:p w14:paraId="5622A096" w14:textId="206019A1" w:rsidR="00F61918" w:rsidRDefault="00F61918" w:rsidP="00F6191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61918">
              <w:rPr>
                <w:rFonts w:eastAsia="Arial Unicode MS" w:cs="Arial"/>
                <w:i/>
                <w:szCs w:val="18"/>
                <w:lang w:val="en-US" w:eastAsia="ar-SA"/>
              </w:rPr>
              <w:t>Merger of S1-193133, S1-193169, and S1-193171</w:t>
            </w:r>
          </w:p>
          <w:p w14:paraId="7120A591" w14:textId="27432657" w:rsidR="00F61918" w:rsidRPr="00F61918" w:rsidRDefault="00F6191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61918">
              <w:rPr>
                <w:rFonts w:eastAsia="Arial Unicode MS" w:cs="Arial"/>
                <w:szCs w:val="18"/>
                <w:lang w:eastAsia="ar-SA"/>
              </w:rPr>
              <w:t>Revision of S1-193410.</w:t>
            </w:r>
          </w:p>
        </w:tc>
      </w:tr>
      <w:tr w:rsidR="00EB1709" w:rsidRPr="00652642" w14:paraId="41925220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2A68C" w14:textId="77777777" w:rsidR="00EB1709" w:rsidRPr="004D4D24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4D2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C07F4" w14:textId="138F4DC2" w:rsidR="00EB1709" w:rsidRPr="004D4D24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5" w:history="1">
              <w:r w:rsidR="00EB1709" w:rsidRPr="004D4D24">
                <w:rPr>
                  <w:rStyle w:val="Hyperlink"/>
                  <w:rFonts w:cs="Arial"/>
                  <w:color w:val="auto"/>
                </w:rPr>
                <w:t>S1-193156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9CCDF" w14:textId="77777777" w:rsidR="00EB1709" w:rsidRPr="004D4D24" w:rsidRDefault="00EB1709" w:rsidP="00EB1709">
            <w:pPr>
              <w:snapToGrid w:val="0"/>
              <w:spacing w:after="0" w:line="240" w:lineRule="auto"/>
            </w:pPr>
            <w:r w:rsidRPr="004D4D24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54774" w14:textId="77777777" w:rsidR="00EB1709" w:rsidRPr="004D4D24" w:rsidRDefault="00EB1709" w:rsidP="00EB1709">
            <w:pPr>
              <w:snapToGrid w:val="0"/>
              <w:spacing w:after="0" w:line="240" w:lineRule="auto"/>
            </w:pPr>
            <w:r w:rsidRPr="004D4D24">
              <w:t xml:space="preserve">CR 22.832v17.0.0  </w:t>
            </w:r>
            <w:r w:rsidRPr="004D4D24">
              <w:rPr>
                <w:noProof/>
              </w:rPr>
              <w:t>Update Use Case Mobile Operation Panel EN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92E8B6" w14:textId="217975B2" w:rsidR="00EB1709" w:rsidRPr="004D4D24" w:rsidRDefault="004D4D2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4D24">
              <w:rPr>
                <w:rFonts w:eastAsia="Times New Roman" w:cs="Arial"/>
                <w:szCs w:val="18"/>
                <w:lang w:eastAsia="ar-SA"/>
              </w:rPr>
              <w:t>Revised to S1-193464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6511B" w14:textId="77777777" w:rsidR="00EB1709" w:rsidRPr="004D4D24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4D2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4D4D24">
              <w:t>FS_eCAV</w:t>
            </w:r>
            <w:r w:rsidRPr="004D4D24">
              <w:rPr>
                <w:rFonts w:eastAsia="Arial Unicode MS" w:cs="Arial"/>
                <w:i/>
                <w:szCs w:val="18"/>
                <w:lang w:eastAsia="ar-SA"/>
              </w:rPr>
              <w:t xml:space="preserve"> Rel-17 CR0005R- Cat F</w:t>
            </w:r>
          </w:p>
        </w:tc>
      </w:tr>
      <w:tr w:rsidR="004D4D24" w:rsidRPr="00652642" w14:paraId="7AB3B8C0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6068E" w14:textId="5B3ACD02" w:rsidR="004D4D24" w:rsidRPr="00B60BC4" w:rsidRDefault="004D4D2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06829A" w14:textId="506E5F47" w:rsidR="004D4D24" w:rsidRPr="00B60BC4" w:rsidRDefault="007D38AF" w:rsidP="00EB1709">
            <w:pPr>
              <w:snapToGrid w:val="0"/>
              <w:spacing w:after="0" w:line="240" w:lineRule="auto"/>
            </w:pPr>
            <w:hyperlink r:id="rId26" w:history="1">
              <w:r w:rsidR="004D4D24" w:rsidRPr="00B60BC4">
                <w:rPr>
                  <w:rStyle w:val="Hyperlink"/>
                  <w:rFonts w:cs="Arial"/>
                  <w:color w:val="auto"/>
                </w:rPr>
                <w:t>S1-193464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D2217" w14:textId="77732F48" w:rsidR="004D4D24" w:rsidRPr="00B60BC4" w:rsidRDefault="004D4D24" w:rsidP="00EB1709">
            <w:pPr>
              <w:snapToGrid w:val="0"/>
              <w:spacing w:after="0" w:line="240" w:lineRule="auto"/>
              <w:rPr>
                <w:noProof/>
              </w:rPr>
            </w:pPr>
            <w:r w:rsidRPr="00B60BC4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1A585" w14:textId="18E9E17B" w:rsidR="004D4D24" w:rsidRPr="00B60BC4" w:rsidRDefault="004D4D24" w:rsidP="00EB1709">
            <w:pPr>
              <w:snapToGrid w:val="0"/>
              <w:spacing w:after="0" w:line="240" w:lineRule="auto"/>
            </w:pPr>
            <w:r w:rsidRPr="00B60BC4">
              <w:t>CR 22.832v17.0.0  Update Use Case Mobile Operation Panel EN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7BEFF" w14:textId="57FCF663" w:rsidR="004D4D24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t>Revised to S1-193426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B0D13" w14:textId="66918709" w:rsidR="004D4D24" w:rsidRPr="00B60BC4" w:rsidRDefault="004D4D24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60BC4">
              <w:rPr>
                <w:i/>
              </w:rPr>
              <w:t>FS_eCAV</w:t>
            </w: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 Rel-17 CR0005R- Cat F</w:t>
            </w:r>
          </w:p>
          <w:p w14:paraId="4F473B1D" w14:textId="79D7B36B" w:rsidR="004D4D24" w:rsidRPr="00B60BC4" w:rsidRDefault="004D4D24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szCs w:val="18"/>
                <w:lang w:eastAsia="ar-SA"/>
              </w:rPr>
              <w:t>Revision of S1-193156.</w:t>
            </w:r>
          </w:p>
        </w:tc>
      </w:tr>
      <w:tr w:rsidR="00B60BC4" w:rsidRPr="00652642" w14:paraId="5249F099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22DD" w14:textId="59D5A2EB" w:rsidR="00B60BC4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6010" w14:textId="07C27424" w:rsidR="00B60BC4" w:rsidRPr="00B60BC4" w:rsidRDefault="007D38AF" w:rsidP="00EB1709">
            <w:pPr>
              <w:snapToGrid w:val="0"/>
              <w:spacing w:after="0" w:line="240" w:lineRule="auto"/>
              <w:rPr>
                <w:rFonts w:cs="Arial"/>
              </w:rPr>
            </w:pPr>
            <w:hyperlink r:id="rId27" w:history="1">
              <w:r w:rsidR="00B60BC4" w:rsidRPr="00B60BC4">
                <w:rPr>
                  <w:rStyle w:val="Hyperlink"/>
                  <w:rFonts w:cs="Arial"/>
                  <w:color w:val="auto"/>
                </w:rPr>
                <w:t>S1-193426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70F52" w14:textId="090BFA19" w:rsidR="00B60BC4" w:rsidRPr="00B60BC4" w:rsidRDefault="00B60BC4" w:rsidP="00EB1709">
            <w:pPr>
              <w:snapToGrid w:val="0"/>
              <w:spacing w:after="0" w:line="240" w:lineRule="auto"/>
              <w:rPr>
                <w:noProof/>
              </w:rPr>
            </w:pPr>
            <w:r w:rsidRPr="00B60BC4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7789" w14:textId="2B865724" w:rsidR="00B60BC4" w:rsidRPr="00B60BC4" w:rsidRDefault="00B60BC4" w:rsidP="00EB1709">
            <w:pPr>
              <w:snapToGrid w:val="0"/>
              <w:spacing w:after="0" w:line="240" w:lineRule="auto"/>
            </w:pPr>
            <w:r w:rsidRPr="00B60BC4">
              <w:t>CR 22.832v17.0.0  Update Use Case Mobile Operation Panel EN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D85D6" w14:textId="77777777" w:rsidR="00B60BC4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238D0" w14:textId="77777777" w:rsidR="00B60BC4" w:rsidRPr="00B60BC4" w:rsidRDefault="00B60BC4" w:rsidP="00B60BC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60BC4">
              <w:rPr>
                <w:i/>
              </w:rPr>
              <w:t>FS_eCAV</w:t>
            </w: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 Rel-17 CR0005R- Cat F</w:t>
            </w:r>
          </w:p>
          <w:p w14:paraId="3E198045" w14:textId="4A7A5203" w:rsidR="00B60BC4" w:rsidRDefault="00B60BC4" w:rsidP="00B60BC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>Revision of S1-193156.</w:t>
            </w:r>
          </w:p>
          <w:p w14:paraId="61B405A8" w14:textId="73D7EFDA" w:rsidR="00B60BC4" w:rsidRPr="00B60BC4" w:rsidRDefault="00B60BC4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szCs w:val="18"/>
                <w:lang w:eastAsia="ar-SA"/>
              </w:rPr>
              <w:t>Revision of S1-193464.</w:t>
            </w:r>
          </w:p>
        </w:tc>
      </w:tr>
      <w:tr w:rsidR="00EB1709" w:rsidRPr="00652642" w14:paraId="3E047490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55CE2" w14:textId="77777777" w:rsidR="00EB1709" w:rsidRPr="00984905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90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919FA" w14:textId="002933FC" w:rsidR="00EB1709" w:rsidRPr="00984905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8" w:history="1">
              <w:r w:rsidR="00EB1709" w:rsidRPr="00984905">
                <w:rPr>
                  <w:rStyle w:val="Hyperlink"/>
                  <w:rFonts w:cs="Arial"/>
                  <w:color w:val="auto"/>
                </w:rPr>
                <w:t>S1-193169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6576C" w14:textId="77777777" w:rsidR="00EB1709" w:rsidRPr="00984905" w:rsidRDefault="00EB1709" w:rsidP="00EB1709">
            <w:pPr>
              <w:snapToGrid w:val="0"/>
              <w:spacing w:after="0" w:line="240" w:lineRule="auto"/>
            </w:pPr>
            <w:r w:rsidRPr="00984905"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64AEA4" w14:textId="77777777" w:rsidR="00EB1709" w:rsidRPr="00984905" w:rsidRDefault="00EB1709" w:rsidP="00EB1709">
            <w:pPr>
              <w:snapToGrid w:val="0"/>
              <w:spacing w:after="0" w:line="240" w:lineRule="auto"/>
            </w:pPr>
            <w:r w:rsidRPr="00984905">
              <w:t xml:space="preserve">CR 22.832v17.0.0  </w:t>
            </w:r>
            <w:r w:rsidRPr="00984905">
              <w:rPr>
                <w:noProof/>
              </w:rPr>
              <w:t>Survival time vs message error rate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C8C56" w14:textId="603D4154" w:rsidR="00EB1709" w:rsidRPr="00984905" w:rsidRDefault="00984905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984905">
              <w:rPr>
                <w:rFonts w:eastAsia="Times New Roman" w:cs="Arial"/>
                <w:szCs w:val="18"/>
                <w:lang w:eastAsia="ar-SA"/>
              </w:rPr>
              <w:t>to S1-193410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0B960" w14:textId="77777777" w:rsidR="00EB1709" w:rsidRPr="00984905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490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984905">
              <w:t>FS_eCAV</w:t>
            </w:r>
            <w:r w:rsidRPr="00984905">
              <w:rPr>
                <w:rFonts w:eastAsia="Arial Unicode MS" w:cs="Arial"/>
                <w:i/>
                <w:szCs w:val="18"/>
                <w:lang w:eastAsia="ar-SA"/>
              </w:rPr>
              <w:t xml:space="preserve"> Rel-17 CR0006R- Cat B</w:t>
            </w:r>
          </w:p>
        </w:tc>
      </w:tr>
      <w:tr w:rsidR="00EB1709" w:rsidRPr="00652642" w14:paraId="1E38A57F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8863D" w14:textId="77777777" w:rsidR="00EB1709" w:rsidRPr="00984905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90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42A868" w14:textId="410D856C" w:rsidR="00EB1709" w:rsidRPr="00984905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9" w:history="1">
              <w:r w:rsidR="00EB1709" w:rsidRPr="00984905">
                <w:rPr>
                  <w:rStyle w:val="Hyperlink"/>
                  <w:rFonts w:cs="Arial"/>
                  <w:color w:val="auto"/>
                </w:rPr>
                <w:t>S1-193171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353E1" w14:textId="77777777" w:rsidR="00EB1709" w:rsidRPr="00984905" w:rsidRDefault="00EB1709" w:rsidP="00EB1709">
            <w:pPr>
              <w:snapToGrid w:val="0"/>
              <w:spacing w:after="0" w:line="240" w:lineRule="auto"/>
            </w:pPr>
            <w:r w:rsidRPr="00984905"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F5BE1F" w14:textId="77777777" w:rsidR="00EB1709" w:rsidRPr="00984905" w:rsidRDefault="00EB1709" w:rsidP="00EB1709">
            <w:pPr>
              <w:snapToGrid w:val="0"/>
              <w:spacing w:after="0" w:line="240" w:lineRule="auto"/>
            </w:pPr>
            <w:r w:rsidRPr="00984905">
              <w:t xml:space="preserve">CR 22.832v17.0.0  </w:t>
            </w:r>
            <w:r w:rsidRPr="00984905">
              <w:rPr>
                <w:noProof/>
              </w:rPr>
              <w:t>Corrections and naming conventions in Clause 4.3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B8DDF" w14:textId="1753FE50" w:rsidR="00EB1709" w:rsidRPr="00984905" w:rsidRDefault="00984905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984905">
              <w:rPr>
                <w:rFonts w:eastAsia="Times New Roman" w:cs="Arial"/>
                <w:szCs w:val="18"/>
                <w:lang w:eastAsia="ar-SA"/>
              </w:rPr>
              <w:t>to S1-193410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E58FD" w14:textId="77777777" w:rsidR="00EB1709" w:rsidRPr="00984905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490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984905">
              <w:t>FS_eCAV</w:t>
            </w:r>
            <w:r w:rsidRPr="00984905">
              <w:rPr>
                <w:rFonts w:eastAsia="Arial Unicode MS" w:cs="Arial"/>
                <w:i/>
                <w:szCs w:val="18"/>
                <w:lang w:eastAsia="ar-SA"/>
              </w:rPr>
              <w:t xml:space="preserve"> Rel-17 CR0007R- Cat F</w:t>
            </w:r>
          </w:p>
        </w:tc>
      </w:tr>
      <w:tr w:rsidR="00EB1709" w:rsidRPr="00652642" w14:paraId="615835FE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1CCD4" w14:textId="77777777" w:rsidR="00EB1709" w:rsidRPr="00F4239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239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BDD19" w14:textId="5E17AAB7" w:rsidR="00EB1709" w:rsidRPr="00F42392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0" w:history="1">
              <w:r w:rsidR="00EB1709" w:rsidRPr="00F42392">
                <w:rPr>
                  <w:rStyle w:val="Hyperlink"/>
                  <w:rFonts w:cs="Arial"/>
                  <w:color w:val="auto"/>
                </w:rPr>
                <w:t>S1-193178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DDA21" w14:textId="77777777" w:rsidR="00EB1709" w:rsidRPr="00F42392" w:rsidRDefault="00EB1709" w:rsidP="00EB1709">
            <w:pPr>
              <w:snapToGrid w:val="0"/>
              <w:spacing w:after="0" w:line="240" w:lineRule="auto"/>
            </w:pPr>
            <w:r w:rsidRPr="00F42392">
              <w:t>ETRI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5F9DB" w14:textId="77777777" w:rsidR="00EB1709" w:rsidRPr="00F42392" w:rsidRDefault="00EB1709" w:rsidP="00EB1709">
            <w:pPr>
              <w:snapToGrid w:val="0"/>
              <w:spacing w:after="0" w:line="240" w:lineRule="auto"/>
            </w:pPr>
            <w:r w:rsidRPr="00F42392">
              <w:t xml:space="preserve">CR 22.832v17.0.0  </w:t>
            </w:r>
            <w:r w:rsidRPr="00F42392">
              <w:rPr>
                <w:noProof/>
                <w:lang w:eastAsia="ko-KR"/>
              </w:rPr>
              <w:t>Modification of m</w:t>
            </w:r>
            <w:r w:rsidRPr="00F42392">
              <w:rPr>
                <w:rFonts w:hint="eastAsia"/>
                <w:noProof/>
                <w:lang w:eastAsia="ko-KR"/>
              </w:rPr>
              <w:t xml:space="preserve">erged potential service requirements </w:t>
            </w:r>
            <w:r w:rsidRPr="00F42392">
              <w:rPr>
                <w:noProof/>
                <w:lang w:eastAsia="ko-KR"/>
              </w:rPr>
              <w:t>on</w:t>
            </w:r>
            <w:r w:rsidRPr="00F42392">
              <w:rPr>
                <w:rFonts w:hint="eastAsia"/>
                <w:noProof/>
                <w:lang w:eastAsia="ko-KR"/>
              </w:rPr>
              <w:t xml:space="preserve"> </w:t>
            </w:r>
            <w:r w:rsidRPr="00F42392">
              <w:rPr>
                <w:noProof/>
                <w:lang w:eastAsia="ko-KR"/>
              </w:rPr>
              <w:t>p</w:t>
            </w:r>
            <w:r w:rsidRPr="00F42392">
              <w:rPr>
                <w:rFonts w:hint="eastAsia"/>
                <w:noProof/>
                <w:lang w:eastAsia="ko-KR"/>
              </w:rPr>
              <w:t>ositioning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F268A" w14:textId="08934F5E" w:rsidR="00EB1709" w:rsidRPr="00F42392" w:rsidRDefault="00F4239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F42392">
              <w:rPr>
                <w:rFonts w:eastAsia="Times New Roman" w:cs="Arial"/>
                <w:szCs w:val="18"/>
                <w:lang w:eastAsia="ar-SA"/>
              </w:rPr>
              <w:t xml:space="preserve"> S1-193413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6701E" w14:textId="77777777" w:rsidR="00EB1709" w:rsidRPr="00F4239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239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42392">
              <w:t>FS_eCAV</w:t>
            </w:r>
            <w:r w:rsidRPr="00F42392">
              <w:rPr>
                <w:rFonts w:eastAsia="Arial Unicode MS" w:cs="Arial"/>
                <w:i/>
                <w:szCs w:val="18"/>
                <w:lang w:eastAsia="ar-SA"/>
              </w:rPr>
              <w:t xml:space="preserve"> Rel-17 CR0008R- Cat F</w:t>
            </w:r>
          </w:p>
        </w:tc>
      </w:tr>
      <w:tr w:rsidR="00EB1709" w:rsidRPr="00652642" w14:paraId="386BF59F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1C3E4C" w14:textId="77777777" w:rsidR="00EB1709" w:rsidRPr="005F58D7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D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8EA81A" w14:textId="0B94184B" w:rsidR="00EB1709" w:rsidRPr="005F58D7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1" w:history="1">
              <w:r w:rsidR="00EB1709" w:rsidRPr="005F58D7">
                <w:rPr>
                  <w:rStyle w:val="Hyperlink"/>
                  <w:rFonts w:cs="Arial"/>
                  <w:color w:val="auto"/>
                </w:rPr>
                <w:t>S1-193179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D3B3A7" w14:textId="77777777" w:rsidR="00EB1709" w:rsidRPr="005F58D7" w:rsidRDefault="00EB1709" w:rsidP="00EB1709">
            <w:pPr>
              <w:snapToGrid w:val="0"/>
              <w:spacing w:after="0" w:line="240" w:lineRule="auto"/>
            </w:pPr>
            <w:r w:rsidRPr="005F58D7">
              <w:t>ETRI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FEF13" w14:textId="77777777" w:rsidR="00EB1709" w:rsidRPr="005F58D7" w:rsidRDefault="00EB1709" w:rsidP="00EB1709">
            <w:pPr>
              <w:snapToGrid w:val="0"/>
              <w:spacing w:after="0" w:line="240" w:lineRule="auto"/>
            </w:pPr>
            <w:r w:rsidRPr="005F58D7">
              <w:t xml:space="preserve">CR 22.832v17.0.0  </w:t>
            </w:r>
            <w:r w:rsidRPr="005F58D7">
              <w:rPr>
                <w:rFonts w:hint="eastAsia"/>
                <w:noProof/>
                <w:lang w:eastAsia="ko-KR"/>
              </w:rPr>
              <w:t>Add</w:t>
            </w:r>
            <w:r w:rsidRPr="005F58D7">
              <w:rPr>
                <w:noProof/>
                <w:lang w:eastAsia="ko-KR"/>
              </w:rPr>
              <w:t>ition of</w:t>
            </w:r>
            <w:r w:rsidRPr="005F58D7">
              <w:rPr>
                <w:rFonts w:hint="eastAsia"/>
                <w:noProof/>
                <w:lang w:eastAsia="ko-KR"/>
              </w:rPr>
              <w:t xml:space="preserve"> </w:t>
            </w:r>
            <w:r w:rsidRPr="005F58D7">
              <w:rPr>
                <w:noProof/>
                <w:lang w:eastAsia="ko-KR"/>
              </w:rPr>
              <w:t>definition and abbreviation for non-public network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38AD6" w14:textId="7C8856DD" w:rsidR="00EB1709" w:rsidRPr="005F58D7" w:rsidRDefault="005F58D7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D7">
              <w:rPr>
                <w:rFonts w:eastAsia="Times New Roman" w:cs="Arial"/>
                <w:szCs w:val="18"/>
                <w:lang w:eastAsia="ar-SA"/>
              </w:rPr>
              <w:t>Revised to S1-193414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1212E8" w14:textId="77777777" w:rsidR="00EB1709" w:rsidRPr="005F58D7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58D7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5F58D7">
              <w:t>FS_eCAV</w:t>
            </w:r>
            <w:r w:rsidRPr="005F58D7">
              <w:rPr>
                <w:rFonts w:eastAsia="Arial Unicode MS" w:cs="Arial"/>
                <w:i/>
                <w:szCs w:val="18"/>
                <w:lang w:eastAsia="ar-SA"/>
              </w:rPr>
              <w:t xml:space="preserve"> Rel-17 CR0009R- Cat F</w:t>
            </w:r>
          </w:p>
        </w:tc>
      </w:tr>
      <w:tr w:rsidR="005F58D7" w:rsidRPr="00652642" w14:paraId="3E055538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23CE5A" w14:textId="3F216507" w:rsidR="005F58D7" w:rsidRPr="00F61918" w:rsidRDefault="005F58D7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1918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B044C5" w14:textId="12777B23" w:rsidR="005F58D7" w:rsidRPr="00F61918" w:rsidRDefault="007D38AF" w:rsidP="00EB1709">
            <w:pPr>
              <w:snapToGrid w:val="0"/>
              <w:spacing w:after="0" w:line="240" w:lineRule="auto"/>
            </w:pPr>
            <w:hyperlink r:id="rId32" w:history="1">
              <w:r w:rsidR="005F58D7" w:rsidRPr="00F61918">
                <w:rPr>
                  <w:rStyle w:val="Hyperlink"/>
                  <w:rFonts w:cs="Arial"/>
                  <w:color w:val="auto"/>
                </w:rPr>
                <w:t>S1-193414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4B3BB7" w14:textId="23975AC7" w:rsidR="005F58D7" w:rsidRPr="00F61918" w:rsidRDefault="005F58D7" w:rsidP="00EB1709">
            <w:pPr>
              <w:snapToGrid w:val="0"/>
              <w:spacing w:after="0" w:line="240" w:lineRule="auto"/>
            </w:pPr>
            <w:r w:rsidRPr="00F61918">
              <w:t>ETRI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3EC8F4" w14:textId="008248B5" w:rsidR="005F58D7" w:rsidRPr="00F61918" w:rsidRDefault="005F58D7" w:rsidP="00EB1709">
            <w:pPr>
              <w:snapToGrid w:val="0"/>
              <w:spacing w:after="0" w:line="240" w:lineRule="auto"/>
            </w:pPr>
            <w:r w:rsidRPr="00F61918">
              <w:t>CR 22.832v17.0.0  Addition of definition and abbreviation for non-public network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AFFAA7" w14:textId="5A8AA543" w:rsidR="005F58D7" w:rsidRPr="00F61918" w:rsidRDefault="00F61918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191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E1F5A0" w14:textId="47B41883" w:rsidR="005F58D7" w:rsidRPr="00F61918" w:rsidRDefault="005F58D7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6191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61918">
              <w:rPr>
                <w:i/>
              </w:rPr>
              <w:t>FS_eCAV</w:t>
            </w:r>
            <w:r w:rsidRPr="00F61918">
              <w:rPr>
                <w:rFonts w:eastAsia="Arial Unicode MS" w:cs="Arial"/>
                <w:i/>
                <w:szCs w:val="18"/>
                <w:lang w:eastAsia="ar-SA"/>
              </w:rPr>
              <w:t xml:space="preserve"> Rel-17 CR0009R- Cat F</w:t>
            </w:r>
          </w:p>
          <w:p w14:paraId="6A4D04D0" w14:textId="77777777" w:rsidR="00F61918" w:rsidRDefault="005F58D7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61918">
              <w:rPr>
                <w:rFonts w:eastAsia="Arial Unicode MS" w:cs="Arial"/>
                <w:szCs w:val="18"/>
                <w:lang w:eastAsia="ar-SA"/>
              </w:rPr>
              <w:t>Revision of S1-193179.</w:t>
            </w:r>
          </w:p>
          <w:p w14:paraId="56EFD4C7" w14:textId="77777777" w:rsidR="00F61918" w:rsidRPr="00F61918" w:rsidRDefault="00F6191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12D4902" w14:textId="77777777" w:rsidR="00F61918" w:rsidRDefault="00F6191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12FB37C" w14:textId="5156B621" w:rsidR="005F58D7" w:rsidRPr="00F61918" w:rsidRDefault="00F6191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6191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B1709" w:rsidRPr="00652642" w14:paraId="426BC2C7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A961A" w14:textId="77777777" w:rsidR="00EB1709" w:rsidRPr="005F58D7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D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D25E8" w14:textId="4845E532" w:rsidR="00EB1709" w:rsidRPr="005F58D7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3" w:history="1">
              <w:r w:rsidR="00EB1709" w:rsidRPr="005F58D7">
                <w:rPr>
                  <w:rStyle w:val="Hyperlink"/>
                  <w:rFonts w:cs="Arial"/>
                  <w:color w:val="auto"/>
                </w:rPr>
                <w:t>S1-193181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4138A" w14:textId="77777777" w:rsidR="00EB1709" w:rsidRPr="005F58D7" w:rsidRDefault="00EB1709" w:rsidP="00EB1709">
            <w:pPr>
              <w:snapToGrid w:val="0"/>
              <w:spacing w:after="0" w:line="240" w:lineRule="auto"/>
            </w:pPr>
            <w:r w:rsidRPr="005F58D7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E824E" w14:textId="77777777" w:rsidR="00EB1709" w:rsidRPr="005F58D7" w:rsidRDefault="00EB1709" w:rsidP="00EB1709">
            <w:pPr>
              <w:snapToGrid w:val="0"/>
              <w:spacing w:after="0" w:line="240" w:lineRule="auto"/>
            </w:pPr>
            <w:r w:rsidRPr="005F58D7">
              <w:t xml:space="preserve">CR 22.832v17.0.0  </w:t>
            </w:r>
            <w:r w:rsidRPr="005F58D7">
              <w:rPr>
                <w:noProof/>
              </w:rPr>
              <w:t>FS_eCAV update to requirements consolidation for industrial ethernet integration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C9B6C4" w14:textId="2B1F540B" w:rsidR="00EB1709" w:rsidRPr="005F58D7" w:rsidRDefault="005F58D7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D7">
              <w:rPr>
                <w:rFonts w:eastAsia="Times New Roman" w:cs="Arial"/>
                <w:szCs w:val="18"/>
                <w:lang w:eastAsia="ar-SA"/>
              </w:rPr>
              <w:t>Revised to S1-193415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53B2C" w14:textId="77777777" w:rsidR="00EB1709" w:rsidRPr="005F58D7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58D7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5F58D7">
              <w:t>FS_eCAV</w:t>
            </w:r>
            <w:r w:rsidRPr="005F58D7">
              <w:rPr>
                <w:rFonts w:eastAsia="Arial Unicode MS" w:cs="Arial"/>
                <w:i/>
                <w:szCs w:val="18"/>
                <w:lang w:eastAsia="ar-SA"/>
              </w:rPr>
              <w:t xml:space="preserve"> Rel-17 CR0010R- Cat F</w:t>
            </w:r>
          </w:p>
        </w:tc>
      </w:tr>
      <w:tr w:rsidR="005F58D7" w:rsidRPr="00652642" w14:paraId="704879A2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06FB1C" w14:textId="49C3D296" w:rsidR="005F58D7" w:rsidRPr="005F58D7" w:rsidRDefault="005F58D7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D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DC3253" w14:textId="585FAF62" w:rsidR="005F58D7" w:rsidRPr="005F58D7" w:rsidRDefault="007D38AF" w:rsidP="00EB1709">
            <w:pPr>
              <w:snapToGrid w:val="0"/>
              <w:spacing w:after="0" w:line="240" w:lineRule="auto"/>
            </w:pPr>
            <w:hyperlink r:id="rId34" w:history="1">
              <w:r w:rsidR="005F58D7" w:rsidRPr="005F58D7">
                <w:rPr>
                  <w:rStyle w:val="Hyperlink"/>
                  <w:rFonts w:cs="Arial"/>
                  <w:color w:val="auto"/>
                </w:rPr>
                <w:t>S1-193415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8342C4" w14:textId="6E9C96A5" w:rsidR="005F58D7" w:rsidRPr="005F58D7" w:rsidRDefault="005F58D7" w:rsidP="00EB1709">
            <w:pPr>
              <w:snapToGrid w:val="0"/>
              <w:spacing w:after="0" w:line="240" w:lineRule="auto"/>
              <w:rPr>
                <w:noProof/>
              </w:rPr>
            </w:pPr>
            <w:r w:rsidRPr="005F58D7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A51DEA" w14:textId="084C28A3" w:rsidR="005F58D7" w:rsidRPr="005F58D7" w:rsidRDefault="005F58D7" w:rsidP="00EB1709">
            <w:pPr>
              <w:snapToGrid w:val="0"/>
              <w:spacing w:after="0" w:line="240" w:lineRule="auto"/>
            </w:pPr>
            <w:r w:rsidRPr="005F58D7">
              <w:t>CR 22.832v17.0.0  FS_eCAV update to requirements consolidation for industrial ethernet integration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796323" w14:textId="26A63280" w:rsidR="005F58D7" w:rsidRPr="005F58D7" w:rsidRDefault="005F58D7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D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085F57" w14:textId="5514DC41" w:rsidR="005F58D7" w:rsidRPr="005F58D7" w:rsidRDefault="005F58D7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58D7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5F58D7">
              <w:rPr>
                <w:i/>
              </w:rPr>
              <w:t>FS_eCAV</w:t>
            </w:r>
            <w:r w:rsidRPr="005F58D7">
              <w:rPr>
                <w:rFonts w:eastAsia="Arial Unicode MS" w:cs="Arial"/>
                <w:i/>
                <w:szCs w:val="18"/>
                <w:lang w:eastAsia="ar-SA"/>
              </w:rPr>
              <w:t xml:space="preserve"> Rel-17 CR0010R- Cat F</w:t>
            </w:r>
          </w:p>
          <w:p w14:paraId="0F2352FD" w14:textId="77777777" w:rsidR="005F58D7" w:rsidRDefault="005F58D7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58D7">
              <w:rPr>
                <w:rFonts w:eastAsia="Arial Unicode MS" w:cs="Arial"/>
                <w:szCs w:val="18"/>
                <w:lang w:eastAsia="ar-SA"/>
              </w:rPr>
              <w:t>Revision of S1-193181.</w:t>
            </w:r>
          </w:p>
          <w:p w14:paraId="2639F9CF" w14:textId="77777777" w:rsidR="005F58D7" w:rsidRPr="005F58D7" w:rsidRDefault="005F58D7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0C8BF78" w14:textId="77777777" w:rsidR="005F58D7" w:rsidRDefault="005F58D7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FDD1A58" w14:textId="00661260" w:rsidR="005F58D7" w:rsidRPr="005F58D7" w:rsidRDefault="005F58D7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F58D7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B1709" w:rsidRPr="00652642" w14:paraId="14A9B156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C242F" w14:textId="77777777" w:rsidR="00EB1709" w:rsidRPr="00B60BC4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A4FB63" w14:textId="64F9E91D" w:rsidR="00EB1709" w:rsidRPr="00B60BC4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5" w:history="1">
              <w:r w:rsidR="00EB1709" w:rsidRPr="00B60BC4">
                <w:rPr>
                  <w:rStyle w:val="Hyperlink"/>
                  <w:rFonts w:cs="Arial"/>
                  <w:color w:val="auto"/>
                </w:rPr>
                <w:t>S1-193182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CD669" w14:textId="77777777" w:rsidR="00EB1709" w:rsidRPr="00B60BC4" w:rsidRDefault="00EB1709" w:rsidP="00EB1709">
            <w:pPr>
              <w:snapToGrid w:val="0"/>
              <w:spacing w:after="0" w:line="240" w:lineRule="auto"/>
            </w:pPr>
            <w:r w:rsidRPr="00B60BC4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CA64FE" w14:textId="77777777" w:rsidR="00EB1709" w:rsidRPr="00B60BC4" w:rsidRDefault="00EB1709" w:rsidP="00EB1709">
            <w:pPr>
              <w:snapToGrid w:val="0"/>
              <w:spacing w:after="0" w:line="240" w:lineRule="auto"/>
            </w:pPr>
            <w:r w:rsidRPr="00B60BC4">
              <w:t xml:space="preserve">CR 22.832v17.0.0  </w:t>
            </w:r>
            <w:r w:rsidRPr="00B60BC4">
              <w:rPr>
                <w:rFonts w:eastAsia="SimSun"/>
                <w:lang w:eastAsia="en-GB"/>
              </w:rPr>
              <w:t>FS_eCAV – merged potential service requirements – Non-public Networks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913F04" w14:textId="3E1EE7CB" w:rsidR="00EB1709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t>Revised to S1-193416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2B2EA7" w14:textId="77777777" w:rsidR="00EB1709" w:rsidRPr="00B60BC4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60BC4">
              <w:t>FS_eCAV</w:t>
            </w: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 Rel-17 CR0011R- Cat F</w:t>
            </w:r>
          </w:p>
        </w:tc>
      </w:tr>
      <w:tr w:rsidR="00B60BC4" w:rsidRPr="00652642" w14:paraId="6114361D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864C" w14:textId="6296BE4F" w:rsidR="00B60BC4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7FFC2" w14:textId="5BFFC4B4" w:rsidR="00B60BC4" w:rsidRPr="00B60BC4" w:rsidRDefault="007D38AF" w:rsidP="00EB1709">
            <w:pPr>
              <w:snapToGrid w:val="0"/>
              <w:spacing w:after="0" w:line="240" w:lineRule="auto"/>
            </w:pPr>
            <w:hyperlink r:id="rId36" w:history="1">
              <w:r w:rsidR="00B60BC4" w:rsidRPr="00B60BC4">
                <w:rPr>
                  <w:rStyle w:val="Hyperlink"/>
                  <w:rFonts w:cs="Arial"/>
                  <w:color w:val="auto"/>
                </w:rPr>
                <w:t>S1-193416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B6966" w14:textId="6EE708FF" w:rsidR="00B60BC4" w:rsidRPr="00B60BC4" w:rsidRDefault="00B60BC4" w:rsidP="00EB1709">
            <w:pPr>
              <w:snapToGrid w:val="0"/>
              <w:spacing w:after="0" w:line="240" w:lineRule="auto"/>
            </w:pPr>
            <w:r w:rsidRPr="00B60BC4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698A" w14:textId="305122F6" w:rsidR="00B60BC4" w:rsidRPr="00B60BC4" w:rsidRDefault="00B60BC4" w:rsidP="00EB1709">
            <w:pPr>
              <w:snapToGrid w:val="0"/>
              <w:spacing w:after="0" w:line="240" w:lineRule="auto"/>
            </w:pPr>
            <w:r w:rsidRPr="00B60BC4">
              <w:t>CR 22.832v17.0.0  FS_eCAV – merged potential service requirements – Non-public Networks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93CC" w14:textId="77777777" w:rsidR="00B60BC4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5B7B" w14:textId="40333FF2" w:rsidR="00B60BC4" w:rsidRDefault="00B60BC4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60BC4">
              <w:rPr>
                <w:i/>
              </w:rPr>
              <w:t>FS_eCAV</w:t>
            </w: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 Rel-17 CR0011R- Cat F</w:t>
            </w:r>
          </w:p>
          <w:p w14:paraId="65FAC995" w14:textId="4C0FB7E3" w:rsidR="00B60BC4" w:rsidRPr="00B60BC4" w:rsidRDefault="00B60BC4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szCs w:val="18"/>
                <w:lang w:eastAsia="ar-SA"/>
              </w:rPr>
              <w:t>Revision of S1-193182.</w:t>
            </w:r>
          </w:p>
        </w:tc>
      </w:tr>
      <w:tr w:rsidR="00EB1709" w:rsidRPr="00652642" w14:paraId="43D90A7A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04DCAD" w14:textId="77777777" w:rsidR="00EB1709" w:rsidRPr="00B60BC4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2A7AC" w14:textId="6CC8E993" w:rsidR="00EB1709" w:rsidRPr="00B60BC4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7" w:history="1">
              <w:r w:rsidR="00EB1709" w:rsidRPr="00B60BC4">
                <w:rPr>
                  <w:rStyle w:val="Hyperlink"/>
                  <w:rFonts w:cs="Arial"/>
                  <w:color w:val="auto"/>
                </w:rPr>
                <w:t>S1-193183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74E9E" w14:textId="77777777" w:rsidR="00EB1709" w:rsidRPr="00B60BC4" w:rsidRDefault="00EB1709" w:rsidP="00EB1709">
            <w:pPr>
              <w:snapToGrid w:val="0"/>
              <w:spacing w:after="0" w:line="240" w:lineRule="auto"/>
            </w:pPr>
            <w:r w:rsidRPr="00B60BC4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FFB22" w14:textId="77777777" w:rsidR="00EB1709" w:rsidRPr="00B60BC4" w:rsidRDefault="00EB1709" w:rsidP="00EB1709">
            <w:pPr>
              <w:snapToGrid w:val="0"/>
              <w:spacing w:after="0" w:line="240" w:lineRule="auto"/>
            </w:pPr>
            <w:r w:rsidRPr="00B60BC4">
              <w:t xml:space="preserve">CR 22.832v17.0.0  </w:t>
            </w:r>
            <w:r w:rsidRPr="00B60BC4">
              <w:rPr>
                <w:noProof/>
              </w:rPr>
              <w:t>FS_eCAV update to requirements consolidation for network operation and maintenance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22B62" w14:textId="52D37E80" w:rsidR="00EB1709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t>Revised to S1-193417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714E3" w14:textId="77777777" w:rsidR="00EB1709" w:rsidRPr="00B60BC4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60BC4">
              <w:t>FS_eCAV</w:t>
            </w: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 Rel-17 CR0012R- Cat F</w:t>
            </w:r>
          </w:p>
        </w:tc>
      </w:tr>
      <w:tr w:rsidR="00B60BC4" w:rsidRPr="00652642" w14:paraId="674E9171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4E29" w14:textId="382B9EFD" w:rsidR="00B60BC4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252EF" w14:textId="03F457B0" w:rsidR="00B60BC4" w:rsidRPr="00B60BC4" w:rsidRDefault="007D38AF" w:rsidP="00EB1709">
            <w:pPr>
              <w:snapToGrid w:val="0"/>
              <w:spacing w:after="0" w:line="240" w:lineRule="auto"/>
            </w:pPr>
            <w:hyperlink r:id="rId38" w:history="1">
              <w:r w:rsidR="00B60BC4" w:rsidRPr="00B60BC4">
                <w:rPr>
                  <w:rStyle w:val="Hyperlink"/>
                  <w:rFonts w:cs="Arial"/>
                  <w:color w:val="auto"/>
                </w:rPr>
                <w:t>S1-193417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8513" w14:textId="30F414E5" w:rsidR="00B60BC4" w:rsidRPr="00B60BC4" w:rsidRDefault="00B60BC4" w:rsidP="00EB1709">
            <w:pPr>
              <w:snapToGrid w:val="0"/>
              <w:spacing w:after="0" w:line="240" w:lineRule="auto"/>
              <w:rPr>
                <w:noProof/>
              </w:rPr>
            </w:pPr>
            <w:r w:rsidRPr="00B60BC4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F341" w14:textId="1ED2528F" w:rsidR="00B60BC4" w:rsidRPr="00B60BC4" w:rsidRDefault="00B60BC4" w:rsidP="00EB1709">
            <w:pPr>
              <w:snapToGrid w:val="0"/>
              <w:spacing w:after="0" w:line="240" w:lineRule="auto"/>
            </w:pPr>
            <w:r w:rsidRPr="00B60BC4">
              <w:t>CR 22.832v17.0.0  FS_eCAV update to requirements consolidation for network operation and maintenance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FE26" w14:textId="77777777" w:rsidR="00B60BC4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5710" w14:textId="5F1E8294" w:rsidR="00B60BC4" w:rsidRDefault="00B60BC4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60BC4">
              <w:rPr>
                <w:i/>
              </w:rPr>
              <w:t>FS_eCAV</w:t>
            </w: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 Rel-17 CR0012R- Cat F</w:t>
            </w:r>
          </w:p>
          <w:p w14:paraId="1D0BC343" w14:textId="7C7F1A50" w:rsidR="00B60BC4" w:rsidRPr="00B60BC4" w:rsidRDefault="00B60BC4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szCs w:val="18"/>
                <w:lang w:eastAsia="ar-SA"/>
              </w:rPr>
              <w:t>Revision of S1-193183.</w:t>
            </w:r>
          </w:p>
        </w:tc>
      </w:tr>
      <w:tr w:rsidR="00EB1709" w:rsidRPr="00652642" w14:paraId="5A7E19A0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73C521" w14:textId="77777777" w:rsidR="00EB1709" w:rsidRPr="004F6F81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F8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5E88E3" w14:textId="2FC43387" w:rsidR="00EB1709" w:rsidRPr="004F6F81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9" w:history="1">
              <w:r w:rsidR="00EB1709" w:rsidRPr="004F6F81">
                <w:rPr>
                  <w:rStyle w:val="Hyperlink"/>
                  <w:rFonts w:cs="Arial"/>
                  <w:color w:val="auto"/>
                </w:rPr>
                <w:t>S1-193184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636B9" w14:textId="77777777" w:rsidR="00EB1709" w:rsidRPr="004F6F81" w:rsidRDefault="00EB1709" w:rsidP="00EB1709">
            <w:pPr>
              <w:snapToGrid w:val="0"/>
              <w:spacing w:after="0" w:line="240" w:lineRule="auto"/>
            </w:pPr>
            <w:r w:rsidRPr="004F6F81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E0AE8" w14:textId="77777777" w:rsidR="00EB1709" w:rsidRPr="004F6F81" w:rsidRDefault="00EB1709" w:rsidP="00EB1709">
            <w:pPr>
              <w:snapToGrid w:val="0"/>
              <w:spacing w:after="0" w:line="240" w:lineRule="auto"/>
            </w:pPr>
            <w:r w:rsidRPr="004F6F81">
              <w:t xml:space="preserve">CR 22.832v17.0.0  </w:t>
            </w:r>
            <w:r w:rsidRPr="004F6F81">
              <w:rPr>
                <w:noProof/>
              </w:rPr>
              <w:t>FS_eCAV - Update Clause Merged Potential Service Requirements - Network Performance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54CDC" w14:textId="0E1F4A09" w:rsidR="00EB1709" w:rsidRPr="004F6F81" w:rsidRDefault="004F6F81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F81">
              <w:rPr>
                <w:rFonts w:eastAsia="Times New Roman" w:cs="Arial"/>
                <w:szCs w:val="18"/>
                <w:lang w:eastAsia="ar-SA"/>
              </w:rPr>
              <w:t>Revised to S1-193418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260F3" w14:textId="77777777" w:rsidR="00EB1709" w:rsidRPr="004F6F81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6F81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4F6F81">
              <w:t>FS_eCAV</w:t>
            </w:r>
            <w:r w:rsidRPr="004F6F81">
              <w:rPr>
                <w:rFonts w:eastAsia="Arial Unicode MS" w:cs="Arial"/>
                <w:i/>
                <w:szCs w:val="18"/>
                <w:lang w:eastAsia="ar-SA"/>
              </w:rPr>
              <w:t xml:space="preserve"> Rel-17 CR0013R- Cat F</w:t>
            </w:r>
          </w:p>
        </w:tc>
      </w:tr>
      <w:tr w:rsidR="004F6F81" w:rsidRPr="00652642" w14:paraId="595597BF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03BC" w14:textId="47C758D7" w:rsidR="004F6F81" w:rsidRPr="004F6F81" w:rsidRDefault="004F6F81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F8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FA38" w14:textId="0B240B16" w:rsidR="004F6F81" w:rsidRPr="004F6F81" w:rsidRDefault="007D38AF" w:rsidP="00EB1709">
            <w:pPr>
              <w:snapToGrid w:val="0"/>
              <w:spacing w:after="0" w:line="240" w:lineRule="auto"/>
            </w:pPr>
            <w:hyperlink r:id="rId40" w:history="1">
              <w:r w:rsidR="004F6F81" w:rsidRPr="004F6F81">
                <w:rPr>
                  <w:rStyle w:val="Hyperlink"/>
                  <w:rFonts w:cs="Arial"/>
                  <w:color w:val="auto"/>
                </w:rPr>
                <w:t>S1-193418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E15A8" w14:textId="20073885" w:rsidR="004F6F81" w:rsidRPr="004F6F81" w:rsidRDefault="004F6F81" w:rsidP="00EB1709">
            <w:pPr>
              <w:snapToGrid w:val="0"/>
              <w:spacing w:after="0" w:line="240" w:lineRule="auto"/>
              <w:rPr>
                <w:noProof/>
              </w:rPr>
            </w:pPr>
            <w:r w:rsidRPr="004F6F81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834D" w14:textId="50100063" w:rsidR="004F6F81" w:rsidRPr="004F6F81" w:rsidRDefault="004F6F81" w:rsidP="00EB1709">
            <w:pPr>
              <w:snapToGrid w:val="0"/>
              <w:spacing w:after="0" w:line="240" w:lineRule="auto"/>
            </w:pPr>
            <w:r w:rsidRPr="004F6F81">
              <w:t>CR 22.832v17.0.0  FS_eCAV - Update Clause Merged Potential Service Requirements - Network Performance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26CB" w14:textId="77777777" w:rsidR="004F6F81" w:rsidRPr="004F6F81" w:rsidRDefault="004F6F81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7EE9" w14:textId="467B88B8" w:rsidR="004F6F81" w:rsidRDefault="004F6F81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6F81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4F6F81">
              <w:rPr>
                <w:i/>
              </w:rPr>
              <w:t>FS_eCAV</w:t>
            </w:r>
            <w:r w:rsidRPr="004F6F81">
              <w:rPr>
                <w:rFonts w:eastAsia="Arial Unicode MS" w:cs="Arial"/>
                <w:i/>
                <w:szCs w:val="18"/>
                <w:lang w:eastAsia="ar-SA"/>
              </w:rPr>
              <w:t xml:space="preserve"> Rel-17 CR0013R- Cat F</w:t>
            </w:r>
          </w:p>
          <w:p w14:paraId="1D582379" w14:textId="45A819FB" w:rsidR="004F6F81" w:rsidRPr="004F6F81" w:rsidRDefault="004F6F81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6F81">
              <w:rPr>
                <w:rFonts w:eastAsia="Arial Unicode MS" w:cs="Arial"/>
                <w:szCs w:val="18"/>
                <w:lang w:eastAsia="ar-SA"/>
              </w:rPr>
              <w:t>Revision of S1-193184.</w:t>
            </w:r>
          </w:p>
        </w:tc>
      </w:tr>
      <w:tr w:rsidR="00EB1709" w:rsidRPr="00652642" w14:paraId="03DBD4A3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9F6AD" w14:textId="77777777" w:rsidR="00EB1709" w:rsidRPr="00F4239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239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6925BC" w14:textId="69E111A4" w:rsidR="00EB1709" w:rsidRPr="00F42392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41" w:history="1">
              <w:r w:rsidR="00EB1709" w:rsidRPr="00F42392">
                <w:rPr>
                  <w:rStyle w:val="Hyperlink"/>
                  <w:rFonts w:cs="Arial"/>
                  <w:color w:val="auto"/>
                </w:rPr>
                <w:t>S1-193185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983CD" w14:textId="77777777" w:rsidR="00EB1709" w:rsidRPr="00F42392" w:rsidRDefault="00EB1709" w:rsidP="00EB1709">
            <w:pPr>
              <w:snapToGrid w:val="0"/>
              <w:spacing w:after="0" w:line="240" w:lineRule="auto"/>
            </w:pPr>
            <w:r w:rsidRPr="00F42392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21589" w14:textId="77777777" w:rsidR="00EB1709" w:rsidRPr="00F42392" w:rsidRDefault="00EB1709" w:rsidP="00EB1709">
            <w:pPr>
              <w:snapToGrid w:val="0"/>
              <w:spacing w:after="0" w:line="240" w:lineRule="auto"/>
            </w:pPr>
            <w:r w:rsidRPr="00F42392">
              <w:t xml:space="preserve">CR 22.832v17.0.0  </w:t>
            </w:r>
            <w:r w:rsidRPr="00F42392">
              <w:rPr>
                <w:noProof/>
              </w:rPr>
              <w:t>FS_eCAV update to requirements consolidation for positioning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0D5E0" w14:textId="51536589" w:rsidR="00EB1709" w:rsidRPr="00F42392" w:rsidRDefault="00F4239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2392">
              <w:rPr>
                <w:rFonts w:eastAsia="Times New Roman" w:cs="Arial"/>
                <w:szCs w:val="18"/>
                <w:lang w:eastAsia="ar-SA"/>
              </w:rPr>
              <w:t>Revised to S1-193413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B9D98D" w14:textId="77777777" w:rsidR="00EB1709" w:rsidRPr="00F4239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239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42392">
              <w:t>FS_eCAV</w:t>
            </w:r>
            <w:r w:rsidRPr="00F42392">
              <w:rPr>
                <w:rFonts w:eastAsia="Arial Unicode MS" w:cs="Arial"/>
                <w:i/>
                <w:szCs w:val="18"/>
                <w:lang w:eastAsia="ar-SA"/>
              </w:rPr>
              <w:t xml:space="preserve"> Rel-17 CR0014R- Cat F</w:t>
            </w:r>
          </w:p>
        </w:tc>
      </w:tr>
      <w:tr w:rsidR="00F42392" w:rsidRPr="00652642" w14:paraId="38251D14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34F8" w14:textId="46B85766" w:rsidR="00F42392" w:rsidRPr="00F42392" w:rsidRDefault="00F4239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239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1496" w14:textId="727C909B" w:rsidR="00F42392" w:rsidRPr="00F42392" w:rsidRDefault="007D38AF" w:rsidP="00EB1709">
            <w:pPr>
              <w:snapToGrid w:val="0"/>
              <w:spacing w:after="0" w:line="240" w:lineRule="auto"/>
            </w:pPr>
            <w:hyperlink r:id="rId42" w:history="1">
              <w:r w:rsidR="00F42392" w:rsidRPr="00F42392">
                <w:rPr>
                  <w:rStyle w:val="Hyperlink"/>
                  <w:rFonts w:cs="Arial"/>
                  <w:color w:val="auto"/>
                </w:rPr>
                <w:t>S1-193413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C07E" w14:textId="669B8E3D" w:rsidR="00F42392" w:rsidRPr="00F42392" w:rsidRDefault="00F42392" w:rsidP="00EB1709">
            <w:pPr>
              <w:snapToGrid w:val="0"/>
              <w:spacing w:after="0" w:line="240" w:lineRule="auto"/>
              <w:rPr>
                <w:noProof/>
              </w:rPr>
            </w:pPr>
            <w:r w:rsidRPr="00F42392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814F" w14:textId="78ACB651" w:rsidR="00F42392" w:rsidRPr="00F42392" w:rsidRDefault="00F42392" w:rsidP="00EB1709">
            <w:pPr>
              <w:snapToGrid w:val="0"/>
              <w:spacing w:after="0" w:line="240" w:lineRule="auto"/>
            </w:pPr>
            <w:r w:rsidRPr="00F42392">
              <w:t>CR 22.832v17.0.0  FS_eCAV update to requirements consolidation for positioning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7DE1" w14:textId="77777777" w:rsidR="00F42392" w:rsidRPr="00F42392" w:rsidRDefault="00F4239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EF19" w14:textId="4CC80401" w:rsidR="00F42392" w:rsidRDefault="00F42392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239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42392">
              <w:rPr>
                <w:i/>
              </w:rPr>
              <w:t>FS_eCAV</w:t>
            </w:r>
            <w:r w:rsidRPr="00F42392">
              <w:rPr>
                <w:rFonts w:eastAsia="Arial Unicode MS" w:cs="Arial"/>
                <w:i/>
                <w:szCs w:val="18"/>
                <w:lang w:eastAsia="ar-SA"/>
              </w:rPr>
              <w:t xml:space="preserve"> Rel-17 CR0014R- Cat F</w:t>
            </w:r>
          </w:p>
          <w:p w14:paraId="5D97A1F0" w14:textId="77777777" w:rsidR="00F42392" w:rsidRDefault="00F42392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2392">
              <w:rPr>
                <w:rFonts w:eastAsia="Arial Unicode MS" w:cs="Arial"/>
                <w:szCs w:val="18"/>
                <w:lang w:eastAsia="ar-SA"/>
              </w:rPr>
              <w:t>Revision of S1-193185.</w:t>
            </w:r>
          </w:p>
          <w:p w14:paraId="75E6F3D5" w14:textId="10D8A73F" w:rsidR="00F42392" w:rsidRPr="00F42392" w:rsidRDefault="00F42392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Merger of S1-193185 and S1-193178</w:t>
            </w:r>
          </w:p>
        </w:tc>
      </w:tr>
      <w:tr w:rsidR="00EB1709" w:rsidRPr="00652642" w14:paraId="7E35B33A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791F99" w14:textId="77777777" w:rsidR="00EB1709" w:rsidRPr="004F6F81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F8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BDF4C3" w14:textId="028B8109" w:rsidR="00EB1709" w:rsidRPr="004F6F81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43" w:history="1">
              <w:r w:rsidR="00EB1709" w:rsidRPr="004F6F81">
                <w:rPr>
                  <w:rStyle w:val="Hyperlink"/>
                  <w:rFonts w:cs="Arial"/>
                  <w:color w:val="auto"/>
                </w:rPr>
                <w:t>S1-193186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63E848" w14:textId="77777777" w:rsidR="00EB1709" w:rsidRPr="004F6F81" w:rsidRDefault="00EB1709" w:rsidP="00EB1709">
            <w:pPr>
              <w:snapToGrid w:val="0"/>
              <w:spacing w:after="0" w:line="240" w:lineRule="auto"/>
            </w:pPr>
            <w:r w:rsidRPr="004F6F81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D2ED58" w14:textId="77777777" w:rsidR="00EB1709" w:rsidRPr="004F6F81" w:rsidRDefault="00EB1709" w:rsidP="00EB1709">
            <w:pPr>
              <w:snapToGrid w:val="0"/>
              <w:spacing w:after="0" w:line="240" w:lineRule="auto"/>
            </w:pPr>
            <w:r w:rsidRPr="004F6F81">
              <w:t xml:space="preserve">CR 22.832v17.0.0  </w:t>
            </w:r>
            <w:r w:rsidRPr="004F6F81">
              <w:rPr>
                <w:noProof/>
              </w:rPr>
              <w:t>FS_eCAV update to requirements consolidation for device-to-device/ProSe communication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824FC" w14:textId="5005AF85" w:rsidR="00EB1709" w:rsidRPr="004F6F81" w:rsidRDefault="004F6F81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F81">
              <w:rPr>
                <w:rFonts w:eastAsia="Times New Roman" w:cs="Arial"/>
                <w:szCs w:val="18"/>
                <w:lang w:eastAsia="ar-SA"/>
              </w:rPr>
              <w:t>Revised to S1-193419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F8D1F" w14:textId="77777777" w:rsidR="00EB1709" w:rsidRPr="004F6F81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6F81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4F6F81">
              <w:t>FS_eCAV</w:t>
            </w:r>
            <w:r w:rsidRPr="004F6F81">
              <w:rPr>
                <w:rFonts w:eastAsia="Arial Unicode MS" w:cs="Arial"/>
                <w:i/>
                <w:szCs w:val="18"/>
                <w:lang w:eastAsia="ar-SA"/>
              </w:rPr>
              <w:t xml:space="preserve"> Rel-17 CR0015R- Cat F</w:t>
            </w:r>
          </w:p>
        </w:tc>
      </w:tr>
      <w:tr w:rsidR="004F6F81" w:rsidRPr="00652642" w14:paraId="4974978D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78E91F" w14:textId="00313759" w:rsidR="004F6F81" w:rsidRPr="004F6F81" w:rsidRDefault="004F6F81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F81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944178" w14:textId="3676C4EF" w:rsidR="004F6F81" w:rsidRPr="004F6F81" w:rsidRDefault="007D38AF" w:rsidP="00EB1709">
            <w:pPr>
              <w:snapToGrid w:val="0"/>
              <w:spacing w:after="0" w:line="240" w:lineRule="auto"/>
            </w:pPr>
            <w:hyperlink r:id="rId44" w:history="1">
              <w:r w:rsidR="004F6F81" w:rsidRPr="004F6F81">
                <w:rPr>
                  <w:rStyle w:val="Hyperlink"/>
                  <w:rFonts w:cs="Arial"/>
                  <w:color w:val="auto"/>
                </w:rPr>
                <w:t>S1-193419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A0987E" w14:textId="69926249" w:rsidR="004F6F81" w:rsidRPr="004F6F81" w:rsidRDefault="004F6F81" w:rsidP="00EB1709">
            <w:pPr>
              <w:snapToGrid w:val="0"/>
              <w:spacing w:after="0" w:line="240" w:lineRule="auto"/>
              <w:rPr>
                <w:noProof/>
              </w:rPr>
            </w:pPr>
            <w:r w:rsidRPr="004F6F81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071C4C" w14:textId="2FD17C43" w:rsidR="004F6F81" w:rsidRPr="004F6F81" w:rsidRDefault="004F6F81" w:rsidP="00EB1709">
            <w:pPr>
              <w:snapToGrid w:val="0"/>
              <w:spacing w:after="0" w:line="240" w:lineRule="auto"/>
            </w:pPr>
            <w:r w:rsidRPr="004F6F81">
              <w:t>CR 22.832v17.0.0  FS_eCAV update to requirements consolidation for device-to-device/ProSe communication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D579A3" w14:textId="0258EB1F" w:rsidR="004F6F81" w:rsidRPr="004F6F81" w:rsidRDefault="004F6F81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F8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111810" w14:textId="0604FE22" w:rsidR="004F6F81" w:rsidRPr="004F6F81" w:rsidRDefault="004F6F81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6F81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4F6F81">
              <w:rPr>
                <w:i/>
              </w:rPr>
              <w:t>FS_eCAV</w:t>
            </w:r>
            <w:r w:rsidRPr="004F6F81">
              <w:rPr>
                <w:rFonts w:eastAsia="Arial Unicode MS" w:cs="Arial"/>
                <w:i/>
                <w:szCs w:val="18"/>
                <w:lang w:eastAsia="ar-SA"/>
              </w:rPr>
              <w:t xml:space="preserve"> Rel-17 CR0015R- Cat F</w:t>
            </w:r>
          </w:p>
          <w:p w14:paraId="5368BB45" w14:textId="77777777" w:rsidR="004F6F81" w:rsidRDefault="004F6F81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6F81">
              <w:rPr>
                <w:rFonts w:eastAsia="Arial Unicode MS" w:cs="Arial"/>
                <w:szCs w:val="18"/>
                <w:lang w:eastAsia="ar-SA"/>
              </w:rPr>
              <w:t>Revision of S1-193186.</w:t>
            </w:r>
          </w:p>
          <w:p w14:paraId="36D246CB" w14:textId="77777777" w:rsidR="004F6F81" w:rsidRPr="004F6F81" w:rsidRDefault="004F6F81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5E9754E" w14:textId="77777777" w:rsidR="004F6F81" w:rsidRDefault="004F6F81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6A81685" w14:textId="48461883" w:rsidR="004F6F81" w:rsidRPr="004F6F81" w:rsidRDefault="004F6F81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F6F81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B1709" w:rsidRPr="00652642" w14:paraId="4280D017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9B785" w14:textId="77777777" w:rsidR="00EB1709" w:rsidRPr="00A51AEE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1AE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26878" w14:textId="1FD35D4E" w:rsidR="00EB1709" w:rsidRPr="00A51AEE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45" w:history="1">
              <w:r w:rsidR="00EB1709" w:rsidRPr="00A51AEE">
                <w:rPr>
                  <w:rStyle w:val="Hyperlink"/>
                  <w:rFonts w:cs="Arial"/>
                  <w:color w:val="auto"/>
                </w:rPr>
                <w:t>S1-193187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EA6DF" w14:textId="77777777" w:rsidR="00EB1709" w:rsidRPr="00A51AEE" w:rsidRDefault="00EB1709" w:rsidP="00EB1709">
            <w:pPr>
              <w:snapToGrid w:val="0"/>
              <w:spacing w:after="0" w:line="240" w:lineRule="auto"/>
            </w:pPr>
            <w:r w:rsidRPr="00A51AEE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4ACC8" w14:textId="77777777" w:rsidR="00EB1709" w:rsidRPr="00A51AEE" w:rsidRDefault="00EB1709" w:rsidP="00EB1709">
            <w:pPr>
              <w:snapToGrid w:val="0"/>
              <w:spacing w:after="0" w:line="240" w:lineRule="auto"/>
            </w:pPr>
            <w:r w:rsidRPr="00A51AEE">
              <w:t xml:space="preserve">CR 22.832v17.0.0 </w:t>
            </w:r>
            <w:r w:rsidRPr="00A51AEE">
              <w:rPr>
                <w:noProof/>
              </w:rPr>
              <w:t>Resolution of remaining Editor’s Notes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51A1E" w14:textId="0BFB3735" w:rsidR="00EB1709" w:rsidRPr="00A51AEE" w:rsidRDefault="00A51AEE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1AEE">
              <w:rPr>
                <w:rFonts w:eastAsia="Times New Roman" w:cs="Arial"/>
                <w:szCs w:val="18"/>
                <w:lang w:eastAsia="ar-SA"/>
              </w:rPr>
              <w:t>Revised to S1-193420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7EA35" w14:textId="77777777" w:rsidR="00EB1709" w:rsidRPr="00A51AEE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1AEE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51AEE">
              <w:t>FS_eCAV</w:t>
            </w:r>
            <w:r w:rsidRPr="00A51AEE">
              <w:rPr>
                <w:rFonts w:eastAsia="Arial Unicode MS" w:cs="Arial"/>
                <w:i/>
                <w:szCs w:val="18"/>
                <w:lang w:eastAsia="ar-SA"/>
              </w:rPr>
              <w:t xml:space="preserve"> Rel-17 CR0016R- Cat F</w:t>
            </w:r>
          </w:p>
        </w:tc>
      </w:tr>
      <w:tr w:rsidR="00A51AEE" w:rsidRPr="00652642" w14:paraId="2C40A748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EDE9BE" w14:textId="12AD6B84" w:rsidR="00A51AEE" w:rsidRPr="00A47CEA" w:rsidRDefault="00A51AEE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CE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2CF41E" w14:textId="5210A468" w:rsidR="00A51AEE" w:rsidRPr="00A47CEA" w:rsidRDefault="007D38AF" w:rsidP="00EB1709">
            <w:pPr>
              <w:snapToGrid w:val="0"/>
              <w:spacing w:after="0" w:line="240" w:lineRule="auto"/>
            </w:pPr>
            <w:hyperlink r:id="rId46" w:history="1">
              <w:r w:rsidR="00A51AEE" w:rsidRPr="00A47CEA">
                <w:rPr>
                  <w:rStyle w:val="Hyperlink"/>
                  <w:rFonts w:cs="Arial"/>
                  <w:color w:val="auto"/>
                </w:rPr>
                <w:t>S1-193420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DF16D" w14:textId="068DEF62" w:rsidR="00A51AEE" w:rsidRPr="00A47CEA" w:rsidRDefault="00A51AEE" w:rsidP="00EB1709">
            <w:pPr>
              <w:snapToGrid w:val="0"/>
              <w:spacing w:after="0" w:line="240" w:lineRule="auto"/>
            </w:pPr>
            <w:r w:rsidRPr="00A47CEA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3A3DC" w14:textId="0E253C86" w:rsidR="00A51AEE" w:rsidRPr="00A47CEA" w:rsidRDefault="00A51AEE" w:rsidP="00EB1709">
            <w:pPr>
              <w:snapToGrid w:val="0"/>
              <w:spacing w:after="0" w:line="240" w:lineRule="auto"/>
            </w:pPr>
            <w:r w:rsidRPr="00A47CEA">
              <w:t>CR 22.832v17.0.0 Resolution of remaining Editor’s Notes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F210C7" w14:textId="79246BFE" w:rsidR="00A51AEE" w:rsidRPr="00A47CEA" w:rsidRDefault="00A47CEA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CEA">
              <w:rPr>
                <w:rFonts w:eastAsia="Times New Roman" w:cs="Arial"/>
                <w:szCs w:val="18"/>
                <w:lang w:eastAsia="ar-SA"/>
              </w:rPr>
              <w:t>Revised to S1-193440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FFB7E" w14:textId="7112F63C" w:rsidR="00A51AEE" w:rsidRPr="00A47CEA" w:rsidRDefault="00A51AEE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7CE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47CEA">
              <w:rPr>
                <w:i/>
              </w:rPr>
              <w:t>FS_eCAV</w:t>
            </w:r>
            <w:r w:rsidRPr="00A47CEA">
              <w:rPr>
                <w:rFonts w:eastAsia="Arial Unicode MS" w:cs="Arial"/>
                <w:i/>
                <w:szCs w:val="18"/>
                <w:lang w:eastAsia="ar-SA"/>
              </w:rPr>
              <w:t xml:space="preserve"> Rel-17 CR0016R- Cat F</w:t>
            </w:r>
          </w:p>
          <w:p w14:paraId="397A84AD" w14:textId="22025CD4" w:rsidR="00A51AEE" w:rsidRPr="00A47CEA" w:rsidRDefault="00A51AEE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7CEA">
              <w:rPr>
                <w:rFonts w:eastAsia="Arial Unicode MS" w:cs="Arial"/>
                <w:szCs w:val="18"/>
                <w:lang w:eastAsia="ar-SA"/>
              </w:rPr>
              <w:t>Revision of S1-193187.</w:t>
            </w:r>
          </w:p>
        </w:tc>
      </w:tr>
      <w:tr w:rsidR="00A47CEA" w:rsidRPr="00652642" w14:paraId="6708B885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D6B6" w14:textId="5D47734D" w:rsidR="00A47CEA" w:rsidRPr="00A47CEA" w:rsidRDefault="00A47CEA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CE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0C44" w14:textId="70CAEC4E" w:rsidR="00A47CEA" w:rsidRPr="00A47CEA" w:rsidRDefault="007D38AF" w:rsidP="00EB1709">
            <w:pPr>
              <w:snapToGrid w:val="0"/>
              <w:spacing w:after="0" w:line="240" w:lineRule="auto"/>
            </w:pPr>
            <w:hyperlink r:id="rId47" w:history="1">
              <w:r w:rsidR="00A47CEA" w:rsidRPr="00A47CEA">
                <w:rPr>
                  <w:rStyle w:val="Hyperlink"/>
                  <w:rFonts w:cs="Arial"/>
                  <w:color w:val="auto"/>
                </w:rPr>
                <w:t>S1-193440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41D3" w14:textId="726D03EA" w:rsidR="00A47CEA" w:rsidRPr="00A47CEA" w:rsidRDefault="00A47CEA" w:rsidP="00EB1709">
            <w:pPr>
              <w:snapToGrid w:val="0"/>
              <w:spacing w:after="0" w:line="240" w:lineRule="auto"/>
            </w:pPr>
            <w:r w:rsidRPr="00A47CEA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338A" w14:textId="5B3C1FE4" w:rsidR="00A47CEA" w:rsidRPr="00A47CEA" w:rsidRDefault="00A47CEA" w:rsidP="00EB1709">
            <w:pPr>
              <w:snapToGrid w:val="0"/>
              <w:spacing w:after="0" w:line="240" w:lineRule="auto"/>
            </w:pPr>
            <w:r w:rsidRPr="00A47CEA">
              <w:t>CR 22.832v17.0.0 Resolution of remaining Editor’s Notes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0095" w14:textId="77777777" w:rsidR="00A47CEA" w:rsidRPr="00A47CEA" w:rsidRDefault="00A47CEA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ED754" w14:textId="77777777" w:rsidR="00A47CEA" w:rsidRPr="00A47CEA" w:rsidRDefault="00A47CEA" w:rsidP="00A47CE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47CE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47CEA">
              <w:rPr>
                <w:i/>
              </w:rPr>
              <w:t>FS_eCAV</w:t>
            </w:r>
            <w:r w:rsidRPr="00A47CEA">
              <w:rPr>
                <w:rFonts w:eastAsia="Arial Unicode MS" w:cs="Arial"/>
                <w:i/>
                <w:szCs w:val="18"/>
                <w:lang w:eastAsia="ar-SA"/>
              </w:rPr>
              <w:t xml:space="preserve"> Rel-17 CR0016R- Cat F</w:t>
            </w:r>
          </w:p>
          <w:p w14:paraId="5F57D597" w14:textId="7CA77F70" w:rsidR="00A47CEA" w:rsidRDefault="00A47CEA" w:rsidP="00A47CE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7CEA">
              <w:rPr>
                <w:rFonts w:eastAsia="Arial Unicode MS" w:cs="Arial"/>
                <w:i/>
                <w:szCs w:val="18"/>
                <w:lang w:eastAsia="ar-SA"/>
              </w:rPr>
              <w:t>Revision of S1-193187.</w:t>
            </w:r>
          </w:p>
          <w:p w14:paraId="4DA250F5" w14:textId="191F42F1" w:rsidR="00A47CEA" w:rsidRPr="00A47CEA" w:rsidRDefault="00A47CEA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7CEA">
              <w:rPr>
                <w:rFonts w:eastAsia="Arial Unicode MS" w:cs="Arial"/>
                <w:szCs w:val="18"/>
                <w:lang w:eastAsia="ar-SA"/>
              </w:rPr>
              <w:t>Revision of S1-193420.</w:t>
            </w:r>
          </w:p>
        </w:tc>
      </w:tr>
      <w:tr w:rsidR="00EB1709" w:rsidRPr="00652642" w14:paraId="1A84D731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BBDE37" w14:textId="77777777" w:rsidR="00EB1709" w:rsidRPr="00A51AEE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1AE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8D858" w14:textId="729D90B4" w:rsidR="00EB1709" w:rsidRPr="00A51AEE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48" w:history="1">
              <w:r w:rsidR="00EB1709" w:rsidRPr="00A51AEE">
                <w:rPr>
                  <w:rStyle w:val="Hyperlink"/>
                  <w:rFonts w:cs="Arial"/>
                  <w:color w:val="auto"/>
                </w:rPr>
                <w:t>S1-193188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0852D" w14:textId="77777777" w:rsidR="00EB1709" w:rsidRPr="00A51AEE" w:rsidRDefault="00EB1709" w:rsidP="00EB1709">
            <w:pPr>
              <w:snapToGrid w:val="0"/>
              <w:spacing w:after="0" w:line="240" w:lineRule="auto"/>
            </w:pPr>
            <w:r w:rsidRPr="00A51AEE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220E0D" w14:textId="77777777" w:rsidR="00EB1709" w:rsidRPr="00A51AEE" w:rsidRDefault="00EB1709" w:rsidP="00EB1709">
            <w:pPr>
              <w:snapToGrid w:val="0"/>
              <w:spacing w:after="0" w:line="240" w:lineRule="auto"/>
            </w:pPr>
            <w:r w:rsidRPr="00A51AEE">
              <w:t xml:space="preserve">CR 22.832v17.0.0 </w:t>
            </w:r>
            <w:r w:rsidRPr="00A51AEE">
              <w:rPr>
                <w:noProof/>
              </w:rPr>
              <w:t>Editorial and minor corrections to TR 22.832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81E88E" w14:textId="07DDB246" w:rsidR="00EB1709" w:rsidRPr="00A51AEE" w:rsidRDefault="00A51AEE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1AEE">
              <w:rPr>
                <w:rFonts w:eastAsia="Times New Roman" w:cs="Arial"/>
                <w:szCs w:val="18"/>
                <w:lang w:eastAsia="ar-SA"/>
              </w:rPr>
              <w:t>Revised to S1-193421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375A4" w14:textId="77777777" w:rsidR="00EB1709" w:rsidRPr="00A51AEE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1AEE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51AEE">
              <w:t>FS_eCAV</w:t>
            </w:r>
            <w:r w:rsidRPr="00A51AEE">
              <w:rPr>
                <w:rFonts w:eastAsia="Arial Unicode MS" w:cs="Arial"/>
                <w:i/>
                <w:szCs w:val="18"/>
                <w:lang w:eastAsia="ar-SA"/>
              </w:rPr>
              <w:t xml:space="preserve"> Rel-17 CR0017R- Cat F</w:t>
            </w:r>
          </w:p>
        </w:tc>
      </w:tr>
      <w:tr w:rsidR="00A51AEE" w:rsidRPr="00652642" w14:paraId="4D358E42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1C2992" w14:textId="3979E7D3" w:rsidR="00A51AEE" w:rsidRPr="00744B5B" w:rsidRDefault="00A51AEE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B5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73B1DC" w14:textId="346CBE62" w:rsidR="00A51AEE" w:rsidRPr="00744B5B" w:rsidRDefault="007D38AF" w:rsidP="00EB1709">
            <w:pPr>
              <w:snapToGrid w:val="0"/>
              <w:spacing w:after="0" w:line="240" w:lineRule="auto"/>
            </w:pPr>
            <w:hyperlink r:id="rId49" w:history="1">
              <w:r w:rsidR="00A51AEE" w:rsidRPr="00744B5B">
                <w:rPr>
                  <w:rStyle w:val="Hyperlink"/>
                  <w:rFonts w:cs="Arial"/>
                  <w:color w:val="auto"/>
                </w:rPr>
                <w:t>S1-193421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7B2D60" w14:textId="6BC15D38" w:rsidR="00A51AEE" w:rsidRPr="00744B5B" w:rsidRDefault="00A51AEE" w:rsidP="00EB1709">
            <w:pPr>
              <w:snapToGrid w:val="0"/>
              <w:spacing w:after="0" w:line="240" w:lineRule="auto"/>
              <w:rPr>
                <w:noProof/>
              </w:rPr>
            </w:pPr>
            <w:r w:rsidRPr="00744B5B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887772" w14:textId="742218B7" w:rsidR="00A51AEE" w:rsidRPr="00744B5B" w:rsidRDefault="00A51AEE" w:rsidP="00EB1709">
            <w:pPr>
              <w:snapToGrid w:val="0"/>
              <w:spacing w:after="0" w:line="240" w:lineRule="auto"/>
            </w:pPr>
            <w:r w:rsidRPr="00744B5B">
              <w:t>CR 22.832v17.0.0 Editorial and minor corrections to TR 22.832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5B1367" w14:textId="145FAF29" w:rsidR="00A51AEE" w:rsidRPr="00744B5B" w:rsidRDefault="00744B5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B5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6709CD" w14:textId="3CFC2E13" w:rsidR="00A51AEE" w:rsidRPr="00744B5B" w:rsidRDefault="00A51AEE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44B5B">
              <w:rPr>
                <w:i/>
              </w:rPr>
              <w:t>FS_eCAV</w:t>
            </w: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 Rel-17 CR0017R- Cat F</w:t>
            </w:r>
          </w:p>
          <w:p w14:paraId="6FD2DEA4" w14:textId="77777777" w:rsidR="00744B5B" w:rsidRDefault="00A51AEE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4B5B">
              <w:rPr>
                <w:rFonts w:eastAsia="Arial Unicode MS" w:cs="Arial"/>
                <w:szCs w:val="18"/>
                <w:lang w:eastAsia="ar-SA"/>
              </w:rPr>
              <w:t>Revision of S1-193188.</w:t>
            </w:r>
          </w:p>
          <w:p w14:paraId="252B413C" w14:textId="77777777" w:rsidR="00744B5B" w:rsidRPr="00744B5B" w:rsidRDefault="00744B5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96DAB5E" w14:textId="77777777" w:rsidR="00744B5B" w:rsidRDefault="00744B5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90418BB" w14:textId="0F540014" w:rsidR="00A51AEE" w:rsidRPr="00744B5B" w:rsidRDefault="00744B5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744B5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B1709" w:rsidRPr="00652642" w14:paraId="40E7F226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9FB4B" w14:textId="77777777" w:rsidR="00EB1709" w:rsidRPr="00744B5B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B5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5A6BB2" w14:textId="116C3B00" w:rsidR="00EB1709" w:rsidRPr="00744B5B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50" w:history="1">
              <w:r w:rsidR="00EB1709" w:rsidRPr="00744B5B">
                <w:rPr>
                  <w:rStyle w:val="Hyperlink"/>
                  <w:rFonts w:cs="Arial"/>
                  <w:color w:val="auto"/>
                </w:rPr>
                <w:t>S1-193191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E28ABE" w14:textId="77777777" w:rsidR="00EB1709" w:rsidRPr="00744B5B" w:rsidRDefault="00EB1709" w:rsidP="00EB1709">
            <w:pPr>
              <w:snapToGrid w:val="0"/>
              <w:spacing w:after="0" w:line="240" w:lineRule="auto"/>
            </w:pPr>
            <w:r w:rsidRPr="00744B5B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17742" w14:textId="77777777" w:rsidR="00EB1709" w:rsidRPr="00744B5B" w:rsidRDefault="00EB1709" w:rsidP="00EB1709">
            <w:pPr>
              <w:snapToGrid w:val="0"/>
              <w:spacing w:after="0" w:line="240" w:lineRule="auto"/>
            </w:pPr>
            <w:r w:rsidRPr="00744B5B">
              <w:t xml:space="preserve">CR 22.832v17.0.0 </w:t>
            </w:r>
            <w:r w:rsidRPr="00744B5B">
              <w:rPr>
                <w:noProof/>
              </w:rPr>
              <w:t>Introduction clause for TR 22.832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90FD2" w14:textId="3A1066DB" w:rsidR="00EB1709" w:rsidRPr="00744B5B" w:rsidRDefault="00744B5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B5B">
              <w:rPr>
                <w:rFonts w:eastAsia="Times New Roman" w:cs="Arial"/>
                <w:szCs w:val="18"/>
                <w:lang w:eastAsia="ar-SA"/>
              </w:rPr>
              <w:t>Revised to S1-193422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0B40B" w14:textId="77777777" w:rsidR="00EB1709" w:rsidRPr="00744B5B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44B5B">
              <w:t>FS_eCAV</w:t>
            </w: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 Rel-17 CR0018R- Cat F</w:t>
            </w:r>
          </w:p>
        </w:tc>
      </w:tr>
      <w:tr w:rsidR="00744B5B" w:rsidRPr="00652642" w14:paraId="3DDB24AA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6B0E6" w14:textId="14567C77" w:rsidR="00744B5B" w:rsidRPr="00744B5B" w:rsidRDefault="00744B5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B5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5ACC" w14:textId="309347CA" w:rsidR="00744B5B" w:rsidRPr="00744B5B" w:rsidRDefault="007D38AF" w:rsidP="00EB1709">
            <w:pPr>
              <w:snapToGrid w:val="0"/>
              <w:spacing w:after="0" w:line="240" w:lineRule="auto"/>
            </w:pPr>
            <w:hyperlink r:id="rId51" w:history="1">
              <w:r w:rsidR="00744B5B" w:rsidRPr="00744B5B">
                <w:rPr>
                  <w:rStyle w:val="Hyperlink"/>
                  <w:rFonts w:cs="Arial"/>
                  <w:color w:val="auto"/>
                </w:rPr>
                <w:t>S1-193422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10586" w14:textId="5CE8C291" w:rsidR="00744B5B" w:rsidRPr="00744B5B" w:rsidRDefault="00744B5B" w:rsidP="00EB1709">
            <w:pPr>
              <w:snapToGrid w:val="0"/>
              <w:spacing w:after="0" w:line="240" w:lineRule="auto"/>
            </w:pPr>
            <w:r w:rsidRPr="00744B5B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DAF1B" w14:textId="687D158E" w:rsidR="00744B5B" w:rsidRPr="00744B5B" w:rsidRDefault="00744B5B" w:rsidP="00EB1709">
            <w:pPr>
              <w:snapToGrid w:val="0"/>
              <w:spacing w:after="0" w:line="240" w:lineRule="auto"/>
            </w:pPr>
            <w:r w:rsidRPr="00744B5B">
              <w:t>CR 22.832v17.0.0 Introduction clause for TR 22.832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9F4F" w14:textId="77777777" w:rsidR="00744B5B" w:rsidRPr="00744B5B" w:rsidRDefault="00744B5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35F1" w14:textId="3B104A53" w:rsidR="00744B5B" w:rsidRDefault="00744B5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44B5B">
              <w:rPr>
                <w:i/>
              </w:rPr>
              <w:t>FS_eCAV</w:t>
            </w: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 Rel-17 CR0018R- Cat F</w:t>
            </w:r>
          </w:p>
          <w:p w14:paraId="72338751" w14:textId="54F19468" w:rsidR="00744B5B" w:rsidRPr="00744B5B" w:rsidRDefault="00744B5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4B5B">
              <w:rPr>
                <w:rFonts w:eastAsia="Arial Unicode MS" w:cs="Arial"/>
                <w:szCs w:val="18"/>
                <w:lang w:eastAsia="ar-SA"/>
              </w:rPr>
              <w:t>Revision of S1-193191.</w:t>
            </w:r>
          </w:p>
        </w:tc>
      </w:tr>
      <w:tr w:rsidR="00EB1709" w:rsidRPr="00652642" w14:paraId="71433C8C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4161B7" w14:textId="77777777" w:rsidR="00EB1709" w:rsidRPr="00744B5B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B5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E6F03" w14:textId="02B03D60" w:rsidR="00EB1709" w:rsidRPr="00744B5B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52" w:history="1">
              <w:r w:rsidR="00EB1709" w:rsidRPr="00744B5B">
                <w:rPr>
                  <w:rStyle w:val="Hyperlink"/>
                  <w:rFonts w:cs="Arial"/>
                  <w:color w:val="auto"/>
                </w:rPr>
                <w:t>S1-193192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05B583" w14:textId="77777777" w:rsidR="00EB1709" w:rsidRPr="00744B5B" w:rsidRDefault="00EB1709" w:rsidP="00EB1709">
            <w:pPr>
              <w:snapToGrid w:val="0"/>
              <w:spacing w:after="0" w:line="240" w:lineRule="auto"/>
            </w:pPr>
            <w:r w:rsidRPr="00744B5B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119F6" w14:textId="77777777" w:rsidR="00EB1709" w:rsidRPr="00744B5B" w:rsidRDefault="00EB1709" w:rsidP="00EB1709">
            <w:pPr>
              <w:snapToGrid w:val="0"/>
              <w:spacing w:after="0" w:line="240" w:lineRule="auto"/>
            </w:pPr>
            <w:r w:rsidRPr="00744B5B">
              <w:t xml:space="preserve">CR 22.832v17.0.0  </w:t>
            </w:r>
            <w:r w:rsidRPr="00744B5B">
              <w:rPr>
                <w:noProof/>
              </w:rPr>
              <w:t>Mapping or requirements from use case to consolidated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DD51F" w14:textId="50A480F2" w:rsidR="00EB1709" w:rsidRPr="00744B5B" w:rsidRDefault="00744B5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B5B">
              <w:rPr>
                <w:rFonts w:eastAsia="Times New Roman" w:cs="Arial"/>
                <w:szCs w:val="18"/>
                <w:lang w:eastAsia="ar-SA"/>
              </w:rPr>
              <w:t>Revised to S1-193465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85EF8A" w14:textId="77777777" w:rsidR="00EB1709" w:rsidRPr="00744B5B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44B5B">
              <w:t>FS_eCAV</w:t>
            </w: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 Rel-17 CR0019R- Cat F</w:t>
            </w:r>
          </w:p>
        </w:tc>
      </w:tr>
      <w:tr w:rsidR="00744B5B" w:rsidRPr="00652642" w14:paraId="6ACA5576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C3F79" w14:textId="32838493" w:rsidR="00744B5B" w:rsidRPr="00744B5B" w:rsidRDefault="00744B5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B5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BF98B" w14:textId="2B435E8D" w:rsidR="00744B5B" w:rsidRPr="00744B5B" w:rsidRDefault="007D38AF" w:rsidP="00EB1709">
            <w:pPr>
              <w:snapToGrid w:val="0"/>
              <w:spacing w:after="0" w:line="240" w:lineRule="auto"/>
            </w:pPr>
            <w:hyperlink r:id="rId53" w:history="1">
              <w:r w:rsidR="00744B5B" w:rsidRPr="00744B5B">
                <w:rPr>
                  <w:rStyle w:val="Hyperlink"/>
                  <w:rFonts w:cs="Arial"/>
                  <w:color w:val="auto"/>
                </w:rPr>
                <w:t>S1-193465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013B9C" w14:textId="25968DD7" w:rsidR="00744B5B" w:rsidRPr="00744B5B" w:rsidRDefault="00744B5B" w:rsidP="00EB1709">
            <w:pPr>
              <w:snapToGrid w:val="0"/>
              <w:spacing w:after="0" w:line="240" w:lineRule="auto"/>
            </w:pPr>
            <w:r w:rsidRPr="00744B5B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8C203" w14:textId="1BCC385D" w:rsidR="00744B5B" w:rsidRPr="00744B5B" w:rsidRDefault="00744B5B" w:rsidP="00EB1709">
            <w:pPr>
              <w:snapToGrid w:val="0"/>
              <w:spacing w:after="0" w:line="240" w:lineRule="auto"/>
            </w:pPr>
            <w:r w:rsidRPr="00744B5B">
              <w:t>CR 22.832v17.0.0  Mapping or requirements from use case to consolidated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7CDF9" w14:textId="7FA331C6" w:rsidR="00744B5B" w:rsidRPr="00744B5B" w:rsidRDefault="00744B5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B5B">
              <w:rPr>
                <w:rFonts w:eastAsia="Times New Roman" w:cs="Arial"/>
                <w:szCs w:val="18"/>
                <w:lang w:eastAsia="ar-SA"/>
              </w:rPr>
              <w:t>Revised to S1-193423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F1047" w14:textId="3CABF597" w:rsidR="00744B5B" w:rsidRPr="00744B5B" w:rsidRDefault="00744B5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44B5B">
              <w:rPr>
                <w:i/>
              </w:rPr>
              <w:t>FS_eCAV</w:t>
            </w: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 Rel-17 CR0019R- Cat F</w:t>
            </w:r>
          </w:p>
          <w:p w14:paraId="55459DFA" w14:textId="7A81B7A4" w:rsidR="00744B5B" w:rsidRPr="00744B5B" w:rsidRDefault="00744B5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4B5B">
              <w:rPr>
                <w:rFonts w:eastAsia="Arial Unicode MS" w:cs="Arial"/>
                <w:szCs w:val="18"/>
                <w:lang w:eastAsia="ar-SA"/>
              </w:rPr>
              <w:t>Revision of S1-193192.</w:t>
            </w:r>
          </w:p>
        </w:tc>
      </w:tr>
      <w:tr w:rsidR="00744B5B" w:rsidRPr="00652642" w14:paraId="346C65E0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C5A6" w14:textId="0800E1B3" w:rsidR="00744B5B" w:rsidRPr="00744B5B" w:rsidRDefault="00744B5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B5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6045" w14:textId="1B9AEAEE" w:rsidR="00744B5B" w:rsidRPr="00744B5B" w:rsidRDefault="007D38AF" w:rsidP="00EB1709">
            <w:pPr>
              <w:snapToGrid w:val="0"/>
              <w:spacing w:after="0" w:line="240" w:lineRule="auto"/>
              <w:rPr>
                <w:rFonts w:cs="Arial"/>
              </w:rPr>
            </w:pPr>
            <w:hyperlink r:id="rId54" w:history="1">
              <w:r w:rsidR="00744B5B" w:rsidRPr="00744B5B">
                <w:rPr>
                  <w:rStyle w:val="Hyperlink"/>
                  <w:rFonts w:cs="Arial"/>
                  <w:color w:val="auto"/>
                </w:rPr>
                <w:t>S1-193423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A37A5" w14:textId="693B3EC1" w:rsidR="00744B5B" w:rsidRPr="00744B5B" w:rsidRDefault="00744B5B" w:rsidP="00EB1709">
            <w:pPr>
              <w:snapToGrid w:val="0"/>
              <w:spacing w:after="0" w:line="240" w:lineRule="auto"/>
            </w:pPr>
            <w:r w:rsidRPr="00744B5B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58317" w14:textId="20E361AF" w:rsidR="00744B5B" w:rsidRPr="00744B5B" w:rsidRDefault="00744B5B" w:rsidP="00EB1709">
            <w:pPr>
              <w:snapToGrid w:val="0"/>
              <w:spacing w:after="0" w:line="240" w:lineRule="auto"/>
            </w:pPr>
            <w:r w:rsidRPr="00744B5B">
              <w:t>CR 22.832v17.0.0  Mapping or requirements from use case to consolidated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F481" w14:textId="77777777" w:rsidR="00744B5B" w:rsidRPr="00744B5B" w:rsidRDefault="00744B5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1974F" w14:textId="77777777" w:rsidR="00744B5B" w:rsidRPr="00744B5B" w:rsidRDefault="00744B5B" w:rsidP="00744B5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44B5B">
              <w:rPr>
                <w:i/>
              </w:rPr>
              <w:t>FS_eCAV</w:t>
            </w: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 xml:space="preserve"> Rel-17 CR0019R- Cat F</w:t>
            </w:r>
          </w:p>
          <w:p w14:paraId="24CB966D" w14:textId="26468F49" w:rsidR="00744B5B" w:rsidRDefault="00744B5B" w:rsidP="00744B5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4B5B">
              <w:rPr>
                <w:rFonts w:eastAsia="Arial Unicode MS" w:cs="Arial"/>
                <w:i/>
                <w:szCs w:val="18"/>
                <w:lang w:eastAsia="ar-SA"/>
              </w:rPr>
              <w:t>Revision of S1-193192.</w:t>
            </w:r>
          </w:p>
          <w:p w14:paraId="702AC8F6" w14:textId="24DF47A0" w:rsidR="00744B5B" w:rsidRPr="00744B5B" w:rsidRDefault="00744B5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4B5B">
              <w:rPr>
                <w:rFonts w:eastAsia="Arial Unicode MS" w:cs="Arial"/>
                <w:szCs w:val="18"/>
                <w:lang w:eastAsia="ar-SA"/>
              </w:rPr>
              <w:t>Revision of S1-193465.</w:t>
            </w:r>
          </w:p>
        </w:tc>
      </w:tr>
      <w:tr w:rsidR="00EB1709" w:rsidRPr="00652642" w14:paraId="402D3C20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6C8A3" w14:textId="77777777" w:rsidR="00EB1709" w:rsidRPr="005362A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62A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FBDFC4" w14:textId="640732D7" w:rsidR="00EB1709" w:rsidRPr="005362A2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55" w:history="1">
              <w:r w:rsidR="00EB1709" w:rsidRPr="005362A2">
                <w:rPr>
                  <w:rStyle w:val="Hyperlink"/>
                  <w:rFonts w:cs="Arial"/>
                  <w:color w:val="auto"/>
                </w:rPr>
                <w:t>S1-193193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45825" w14:textId="27A9F3AE" w:rsidR="00EB1709" w:rsidRPr="005362A2" w:rsidRDefault="00744B5B" w:rsidP="00EB1709">
            <w:pPr>
              <w:snapToGrid w:val="0"/>
              <w:spacing w:after="0" w:line="240" w:lineRule="auto"/>
            </w:pPr>
            <w:r w:rsidRPr="005362A2">
              <w:t>ETRI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76332B" w14:textId="77777777" w:rsidR="00EB1709" w:rsidRPr="005362A2" w:rsidRDefault="00EB1709" w:rsidP="00EB1709">
            <w:pPr>
              <w:snapToGrid w:val="0"/>
              <w:spacing w:after="0" w:line="240" w:lineRule="auto"/>
            </w:pPr>
            <w:r w:rsidRPr="005362A2">
              <w:t xml:space="preserve">CR 22.832v17.0.0  </w:t>
            </w:r>
            <w:r w:rsidRPr="005362A2">
              <w:rPr>
                <w:noProof/>
                <w:lang w:eastAsia="ko-KR"/>
              </w:rPr>
              <w:t>Correction of clause 4.1 and clause 5.1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5ED82" w14:textId="20B35E1B" w:rsidR="00EB1709" w:rsidRPr="005362A2" w:rsidRDefault="005362A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62A2">
              <w:rPr>
                <w:rFonts w:eastAsia="Times New Roman" w:cs="Arial"/>
                <w:szCs w:val="18"/>
                <w:lang w:eastAsia="ar-SA"/>
              </w:rPr>
              <w:t>Revised to S1-193424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57BDA" w14:textId="77777777" w:rsidR="00EB1709" w:rsidRPr="005362A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362A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5362A2">
              <w:t>FS_eCAV</w:t>
            </w:r>
            <w:r w:rsidRPr="005362A2">
              <w:rPr>
                <w:rFonts w:eastAsia="Arial Unicode MS" w:cs="Arial"/>
                <w:i/>
                <w:szCs w:val="18"/>
                <w:lang w:eastAsia="ar-SA"/>
              </w:rPr>
              <w:t xml:space="preserve"> Rel-17 CR0020R- Cat F</w:t>
            </w:r>
          </w:p>
        </w:tc>
      </w:tr>
      <w:tr w:rsidR="005362A2" w:rsidRPr="00652642" w14:paraId="6BCDC8F9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8EA60" w14:textId="1A8A57A0" w:rsidR="005362A2" w:rsidRPr="005362A2" w:rsidRDefault="005362A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62A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2F0E" w14:textId="2B2E1181" w:rsidR="005362A2" w:rsidRPr="005362A2" w:rsidRDefault="007D38AF" w:rsidP="00EB1709">
            <w:pPr>
              <w:snapToGrid w:val="0"/>
              <w:spacing w:after="0" w:line="240" w:lineRule="auto"/>
            </w:pPr>
            <w:hyperlink r:id="rId56" w:history="1">
              <w:r w:rsidR="005362A2" w:rsidRPr="005362A2">
                <w:rPr>
                  <w:rStyle w:val="Hyperlink"/>
                  <w:rFonts w:cs="Arial"/>
                  <w:color w:val="auto"/>
                </w:rPr>
                <w:t>S1-193424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FF2E" w14:textId="3D679E7D" w:rsidR="005362A2" w:rsidRPr="005362A2" w:rsidRDefault="005362A2" w:rsidP="00EB1709">
            <w:pPr>
              <w:snapToGrid w:val="0"/>
              <w:spacing w:after="0" w:line="240" w:lineRule="auto"/>
            </w:pPr>
            <w:r w:rsidRPr="005362A2">
              <w:t>ETRI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37269" w14:textId="4B3801C5" w:rsidR="005362A2" w:rsidRPr="005362A2" w:rsidRDefault="005362A2" w:rsidP="00EB1709">
            <w:pPr>
              <w:snapToGrid w:val="0"/>
              <w:spacing w:after="0" w:line="240" w:lineRule="auto"/>
            </w:pPr>
            <w:r w:rsidRPr="005362A2">
              <w:t>CR 22.832v17.0.0  Correction of clause 4.1 and clause 5.1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8F2CC" w14:textId="77777777" w:rsidR="005362A2" w:rsidRPr="005362A2" w:rsidRDefault="005362A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11C1" w14:textId="1DDAF01F" w:rsidR="005362A2" w:rsidRDefault="005362A2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362A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5362A2">
              <w:rPr>
                <w:i/>
              </w:rPr>
              <w:t>FS_eCAV</w:t>
            </w:r>
            <w:r w:rsidRPr="005362A2">
              <w:rPr>
                <w:rFonts w:eastAsia="Arial Unicode MS" w:cs="Arial"/>
                <w:i/>
                <w:szCs w:val="18"/>
                <w:lang w:eastAsia="ar-SA"/>
              </w:rPr>
              <w:t xml:space="preserve"> Rel-17 CR0020R- Cat F</w:t>
            </w:r>
          </w:p>
          <w:p w14:paraId="53E74EFB" w14:textId="48504634" w:rsidR="005362A2" w:rsidRPr="005362A2" w:rsidRDefault="005362A2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362A2">
              <w:rPr>
                <w:rFonts w:eastAsia="Arial Unicode MS" w:cs="Arial"/>
                <w:szCs w:val="18"/>
                <w:lang w:eastAsia="ar-SA"/>
              </w:rPr>
              <w:t>Revision of S1-193193.</w:t>
            </w:r>
          </w:p>
        </w:tc>
      </w:tr>
      <w:tr w:rsidR="00EB1709" w:rsidRPr="00652642" w14:paraId="2BE5ECFF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68810D" w14:textId="77777777" w:rsidR="00EB1709" w:rsidRPr="00F660F3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0F3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B9901" w14:textId="1D2C4285" w:rsidR="00EB1709" w:rsidRPr="00F660F3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57" w:history="1">
              <w:r w:rsidR="00EB1709" w:rsidRPr="00F660F3">
                <w:rPr>
                  <w:rStyle w:val="Hyperlink"/>
                  <w:rFonts w:cs="Arial"/>
                  <w:color w:val="auto"/>
                </w:rPr>
                <w:t>S1-193194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98792" w14:textId="77777777" w:rsidR="00EB1709" w:rsidRPr="00F660F3" w:rsidRDefault="00EB1709" w:rsidP="00EB1709">
            <w:pPr>
              <w:snapToGrid w:val="0"/>
              <w:spacing w:after="0" w:line="240" w:lineRule="auto"/>
            </w:pPr>
            <w:r w:rsidRPr="00F660F3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29519" w14:textId="77777777" w:rsidR="00EB1709" w:rsidRPr="00F660F3" w:rsidRDefault="00EB1709" w:rsidP="00EB1709">
            <w:pPr>
              <w:snapToGrid w:val="0"/>
              <w:spacing w:after="0" w:line="240" w:lineRule="auto"/>
            </w:pPr>
            <w:r w:rsidRPr="00F660F3">
              <w:t xml:space="preserve">CR 22.832v17.0.0  </w:t>
            </w:r>
            <w:r w:rsidRPr="00F660F3">
              <w:rPr>
                <w:noProof/>
              </w:rPr>
              <w:t>FS_eCAV - Clock synchronization budget use case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ECE9A" w14:textId="715B2F8E" w:rsidR="00EB1709" w:rsidRPr="00F660F3" w:rsidRDefault="00F660F3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0F3">
              <w:rPr>
                <w:rFonts w:eastAsia="Times New Roman" w:cs="Arial"/>
                <w:szCs w:val="18"/>
                <w:lang w:eastAsia="ar-SA"/>
              </w:rPr>
              <w:t>Revised to S1-193466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58C0B7" w14:textId="77777777" w:rsidR="00EB1709" w:rsidRPr="00F660F3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660F3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660F3">
              <w:t>FS_eCAV</w:t>
            </w:r>
            <w:r w:rsidRPr="00F660F3">
              <w:rPr>
                <w:rFonts w:eastAsia="Arial Unicode MS" w:cs="Arial"/>
                <w:i/>
                <w:szCs w:val="18"/>
                <w:lang w:eastAsia="ar-SA"/>
              </w:rPr>
              <w:t xml:space="preserve"> Rel-17 CR0013R- Cat F</w:t>
            </w:r>
          </w:p>
        </w:tc>
      </w:tr>
      <w:tr w:rsidR="00F660F3" w:rsidRPr="00652642" w14:paraId="50FEBDE8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3B602" w14:textId="043A10C7" w:rsidR="00F660F3" w:rsidRPr="0052292B" w:rsidRDefault="00F660F3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92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A2266" w14:textId="32AD48FD" w:rsidR="00F660F3" w:rsidRPr="0052292B" w:rsidRDefault="007D38AF" w:rsidP="00EB1709">
            <w:pPr>
              <w:snapToGrid w:val="0"/>
              <w:spacing w:after="0" w:line="240" w:lineRule="auto"/>
            </w:pPr>
            <w:hyperlink r:id="rId58" w:history="1">
              <w:r w:rsidR="00F660F3" w:rsidRPr="0052292B">
                <w:rPr>
                  <w:rStyle w:val="Hyperlink"/>
                  <w:rFonts w:cs="Arial"/>
                  <w:color w:val="auto"/>
                </w:rPr>
                <w:t>S1-193466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67B52" w14:textId="38E4875E" w:rsidR="00F660F3" w:rsidRPr="0052292B" w:rsidRDefault="00F660F3" w:rsidP="00EB1709">
            <w:pPr>
              <w:snapToGrid w:val="0"/>
              <w:spacing w:after="0" w:line="240" w:lineRule="auto"/>
            </w:pPr>
            <w:r w:rsidRPr="0052292B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5D195" w14:textId="3229E7CF" w:rsidR="00F660F3" w:rsidRPr="0052292B" w:rsidRDefault="00F660F3" w:rsidP="00EB1709">
            <w:pPr>
              <w:snapToGrid w:val="0"/>
              <w:spacing w:after="0" w:line="240" w:lineRule="auto"/>
            </w:pPr>
            <w:r w:rsidRPr="0052292B">
              <w:t>CR 22.832v17.0.0  FS_eCAV - Clock synchronization budget use case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E5FDF9" w14:textId="393A1884" w:rsidR="00F660F3" w:rsidRPr="0052292B" w:rsidRDefault="0052292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92B">
              <w:rPr>
                <w:rFonts w:eastAsia="Times New Roman" w:cs="Arial"/>
                <w:szCs w:val="18"/>
                <w:lang w:eastAsia="ar-SA"/>
              </w:rPr>
              <w:t>Revised to S1-193430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1744D" w14:textId="1809D473" w:rsidR="00F660F3" w:rsidRPr="0052292B" w:rsidRDefault="00F660F3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2292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52292B">
              <w:rPr>
                <w:i/>
              </w:rPr>
              <w:t>FS_eCAV</w:t>
            </w:r>
            <w:r w:rsidRPr="0052292B">
              <w:rPr>
                <w:rFonts w:eastAsia="Arial Unicode MS" w:cs="Arial"/>
                <w:i/>
                <w:szCs w:val="18"/>
                <w:lang w:eastAsia="ar-SA"/>
              </w:rPr>
              <w:t xml:space="preserve"> Rel-17 CR0013R- Cat F</w:t>
            </w:r>
          </w:p>
          <w:p w14:paraId="1C4CFFD1" w14:textId="42A24582" w:rsidR="00F660F3" w:rsidRPr="0052292B" w:rsidRDefault="00F660F3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2292B">
              <w:rPr>
                <w:rFonts w:eastAsia="Arial Unicode MS" w:cs="Arial"/>
                <w:szCs w:val="18"/>
                <w:lang w:eastAsia="ar-SA"/>
              </w:rPr>
              <w:t>Revision of S1-193194.</w:t>
            </w:r>
          </w:p>
        </w:tc>
      </w:tr>
      <w:tr w:rsidR="0052292B" w:rsidRPr="00652642" w14:paraId="4EEB396D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F3B8" w14:textId="034EC4AC" w:rsidR="0052292B" w:rsidRPr="0052292B" w:rsidRDefault="0052292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92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DBB3" w14:textId="7866EF49" w:rsidR="0052292B" w:rsidRPr="0052292B" w:rsidRDefault="007D38AF" w:rsidP="00EB1709">
            <w:pPr>
              <w:snapToGrid w:val="0"/>
              <w:spacing w:after="0" w:line="240" w:lineRule="auto"/>
            </w:pPr>
            <w:hyperlink r:id="rId59" w:history="1">
              <w:r w:rsidR="0052292B" w:rsidRPr="0052292B">
                <w:rPr>
                  <w:rStyle w:val="Hyperlink"/>
                  <w:rFonts w:cs="Arial"/>
                  <w:color w:val="auto"/>
                </w:rPr>
                <w:t>S1-193430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0D42" w14:textId="6EDB60DA" w:rsidR="0052292B" w:rsidRPr="0052292B" w:rsidRDefault="0052292B" w:rsidP="00EB1709">
            <w:pPr>
              <w:snapToGrid w:val="0"/>
              <w:spacing w:after="0" w:line="240" w:lineRule="auto"/>
            </w:pPr>
            <w:r w:rsidRPr="0052292B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95C4" w14:textId="711F7272" w:rsidR="0052292B" w:rsidRPr="0052292B" w:rsidRDefault="0052292B" w:rsidP="00EB1709">
            <w:pPr>
              <w:snapToGrid w:val="0"/>
              <w:spacing w:after="0" w:line="240" w:lineRule="auto"/>
            </w:pPr>
            <w:r w:rsidRPr="0052292B">
              <w:t>CR 22.832v17.0.0  FS_eCAV - Clock synchronization budget use case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2C2F" w14:textId="77777777" w:rsidR="0052292B" w:rsidRPr="0052292B" w:rsidRDefault="0052292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AFE7E" w14:textId="77777777" w:rsidR="0052292B" w:rsidRPr="0052292B" w:rsidRDefault="0052292B" w:rsidP="0052292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2292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52292B">
              <w:rPr>
                <w:i/>
              </w:rPr>
              <w:t>FS_eCAV</w:t>
            </w:r>
            <w:r w:rsidRPr="0052292B">
              <w:rPr>
                <w:rFonts w:eastAsia="Arial Unicode MS" w:cs="Arial"/>
                <w:i/>
                <w:szCs w:val="18"/>
                <w:lang w:eastAsia="ar-SA"/>
              </w:rPr>
              <w:t xml:space="preserve"> Rel-17 CR0013R- Cat F</w:t>
            </w:r>
          </w:p>
          <w:p w14:paraId="271B45A9" w14:textId="67C22820" w:rsidR="0052292B" w:rsidRDefault="0052292B" w:rsidP="0052292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2292B">
              <w:rPr>
                <w:rFonts w:eastAsia="Arial Unicode MS" w:cs="Arial"/>
                <w:i/>
                <w:szCs w:val="18"/>
                <w:lang w:eastAsia="ar-SA"/>
              </w:rPr>
              <w:t>Revision of S1-193194.</w:t>
            </w:r>
          </w:p>
          <w:p w14:paraId="1599F8D1" w14:textId="7FDB9CCC" w:rsidR="0052292B" w:rsidRPr="0052292B" w:rsidRDefault="0052292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2292B">
              <w:rPr>
                <w:rFonts w:eastAsia="Arial Unicode MS" w:cs="Arial"/>
                <w:szCs w:val="18"/>
                <w:lang w:eastAsia="ar-SA"/>
              </w:rPr>
              <w:t>Revision of S1-193466.</w:t>
            </w:r>
          </w:p>
        </w:tc>
      </w:tr>
      <w:tr w:rsidR="00EB1709" w:rsidRPr="00B04844" w14:paraId="58503E36" w14:textId="77777777" w:rsidTr="00AD4436">
        <w:trPr>
          <w:gridBefore w:val="1"/>
          <w:wBefore w:w="113" w:type="dxa"/>
          <w:trHeight w:val="141"/>
        </w:trPr>
        <w:tc>
          <w:tcPr>
            <w:tcW w:w="14604" w:type="dxa"/>
            <w:gridSpan w:val="6"/>
            <w:shd w:val="clear" w:color="auto" w:fill="F2F2F2"/>
          </w:tcPr>
          <w:p w14:paraId="2EC1B52D" w14:textId="77777777" w:rsidR="00EB1709" w:rsidRPr="009504CA" w:rsidRDefault="00EB1709" w:rsidP="00EB1709">
            <w:pPr>
              <w:pStyle w:val="Heading3"/>
              <w:rPr>
                <w:lang w:val="en-US"/>
              </w:rPr>
            </w:pPr>
            <w:r>
              <w:t xml:space="preserve">eCAV: </w:t>
            </w:r>
            <w:r w:rsidRPr="002A796E">
              <w:t>WID on enhancements for CAV (eCAV)</w:t>
            </w:r>
            <w:r>
              <w:t xml:space="preserve"> [</w:t>
            </w:r>
            <w:hyperlink r:id="rId60" w:history="1">
              <w:r w:rsidRPr="00F1526D">
                <w:rPr>
                  <w:rStyle w:val="Hyperlink"/>
                  <w:bCs/>
                </w:rPr>
                <w:t>SP-190310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EB1709" w:rsidRPr="00B04844" w14:paraId="14E76647" w14:textId="77777777" w:rsidTr="00AD4436">
        <w:trPr>
          <w:gridBefore w:val="1"/>
          <w:wBefore w:w="113" w:type="dxa"/>
          <w:trHeight w:val="141"/>
        </w:trPr>
        <w:tc>
          <w:tcPr>
            <w:tcW w:w="14604" w:type="dxa"/>
            <w:gridSpan w:val="6"/>
            <w:shd w:val="clear" w:color="auto" w:fill="auto"/>
          </w:tcPr>
          <w:p w14:paraId="196F86AB" w14:textId="77777777" w:rsidR="00EB1709" w:rsidRPr="00AA7BD2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AA7BD2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68E1AEC" w14:textId="77777777" w:rsidR="00EB1709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F1526D">
              <w:rPr>
                <w:rFonts w:eastAsia="Arial Unicode MS" w:cs="Arial"/>
                <w:szCs w:val="18"/>
                <w:lang w:val="de-DE" w:eastAsia="ar-SA"/>
              </w:rPr>
              <w:t>Michael Bahr (Siemens</w:t>
            </w:r>
            <w:r>
              <w:rPr>
                <w:rFonts w:eastAsia="Arial Unicode MS" w:cs="Arial"/>
                <w:szCs w:val="18"/>
                <w:lang w:val="de-DE" w:eastAsia="ar-SA"/>
              </w:rPr>
              <w:t>)</w:t>
            </w:r>
          </w:p>
          <w:p w14:paraId="74ABB08A" w14:textId="77777777" w:rsidR="00EB1709" w:rsidRPr="00AA7BD2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A7BD2">
              <w:rPr>
                <w:rFonts w:eastAsia="Arial Unicode MS" w:cs="Arial"/>
                <w:szCs w:val="18"/>
                <w:lang w:val="fr-FR" w:eastAsia="ar-SA"/>
              </w:rPr>
              <w:t>Target completion date: SA#86 (12/2019)</w:t>
            </w:r>
          </w:p>
          <w:p w14:paraId="79A0920B" w14:textId="77777777" w:rsidR="00EB1709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A7BD2"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AA7BD2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  <w:p w14:paraId="200FB033" w14:textId="77777777" w:rsidR="00EB1709" w:rsidRPr="002F6811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B1709" w:rsidRPr="00F45489" w14:paraId="4472EE7D" w14:textId="77777777" w:rsidTr="00AD4436">
        <w:trPr>
          <w:gridBefore w:val="1"/>
          <w:wBefore w:w="113" w:type="dxa"/>
          <w:trHeight w:val="293"/>
        </w:trPr>
        <w:tc>
          <w:tcPr>
            <w:tcW w:w="1460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C4B6BCA" w14:textId="77777777" w:rsidR="00EB1709" w:rsidRPr="00F45489" w:rsidRDefault="00EB1709" w:rsidP="00EB1709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22.104</w:t>
            </w:r>
          </w:p>
        </w:tc>
      </w:tr>
      <w:tr w:rsidR="00EB1709" w:rsidRPr="00652642" w14:paraId="70B41568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6A7EE" w14:textId="77777777" w:rsidR="00EB1709" w:rsidRPr="00A107BC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07B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F507F7" w14:textId="30FE24B3" w:rsidR="00EB1709" w:rsidRPr="00A107BC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61" w:history="1">
              <w:r w:rsidR="00EB1709" w:rsidRPr="00A107BC">
                <w:rPr>
                  <w:rStyle w:val="Hyperlink"/>
                  <w:rFonts w:cs="Arial"/>
                  <w:color w:val="auto"/>
                </w:rPr>
                <w:t>S1-193114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3F528B" w14:textId="77777777" w:rsidR="00EB1709" w:rsidRPr="00A107BC" w:rsidRDefault="00EB1709" w:rsidP="00EB1709">
            <w:pPr>
              <w:snapToGrid w:val="0"/>
              <w:spacing w:after="0" w:line="240" w:lineRule="auto"/>
            </w:pPr>
            <w:r w:rsidRPr="00A107BC">
              <w:t>Vodafone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4E60BD" w14:textId="77777777" w:rsidR="00EB1709" w:rsidRPr="00A107BC" w:rsidRDefault="00EB1709" w:rsidP="00EB1709">
            <w:pPr>
              <w:snapToGrid w:val="0"/>
              <w:spacing w:after="0" w:line="240" w:lineRule="auto"/>
            </w:pPr>
            <w:r w:rsidRPr="00A107BC">
              <w:t>eCAV: transmission direction and movement characteristics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1D5A6" w14:textId="789C1CF1" w:rsidR="00EB1709" w:rsidRPr="00A107BC" w:rsidRDefault="00A107BC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07B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E3AD7" w14:textId="77777777" w:rsidR="00EB1709" w:rsidRPr="00A107BC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2465764F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A625AD" w14:textId="77777777" w:rsidR="00EB1709" w:rsidRPr="004D31A9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31A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003118" w14:textId="4B2FA907" w:rsidR="00EB1709" w:rsidRPr="004D31A9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62" w:history="1">
              <w:r w:rsidR="00EB1709" w:rsidRPr="004D31A9">
                <w:rPr>
                  <w:rStyle w:val="Hyperlink"/>
                  <w:rFonts w:cs="Arial"/>
                  <w:color w:val="auto"/>
                </w:rPr>
                <w:t>S1-193117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6837FE" w14:textId="77777777" w:rsidR="00EB1709" w:rsidRPr="004D31A9" w:rsidRDefault="00EB1709" w:rsidP="00EB1709">
            <w:pPr>
              <w:snapToGrid w:val="0"/>
              <w:spacing w:after="0" w:line="240" w:lineRule="auto"/>
            </w:pPr>
            <w:r w:rsidRPr="004D31A9">
              <w:t>Vodafone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38CFAF" w14:textId="77777777" w:rsidR="00EB1709" w:rsidRPr="004D31A9" w:rsidRDefault="00EB1709" w:rsidP="00EB1709">
            <w:pPr>
              <w:snapToGrid w:val="0"/>
              <w:spacing w:after="0" w:line="240" w:lineRule="auto"/>
            </w:pPr>
            <w:r w:rsidRPr="004D31A9">
              <w:t xml:space="preserve">CR 22.104v17.1.0 </w:t>
            </w:r>
            <w:r w:rsidRPr="004D31A9">
              <w:rPr>
                <w:noProof/>
              </w:rPr>
              <w:t>Addition of transmission directions and movement characteristics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844033" w14:textId="54765353" w:rsidR="00EB1709" w:rsidRPr="004D31A9" w:rsidRDefault="004D31A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31A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9F8CEA" w14:textId="77777777" w:rsidR="00EB1709" w:rsidRPr="004D31A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D31A9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4D31A9">
              <w:t>eCAV</w:t>
            </w:r>
            <w:r w:rsidRPr="004D31A9">
              <w:rPr>
                <w:rFonts w:eastAsia="Arial Unicode MS" w:cs="Arial"/>
                <w:i/>
                <w:szCs w:val="18"/>
                <w:lang w:eastAsia="ar-SA"/>
              </w:rPr>
              <w:t xml:space="preserve"> Rel-17 CR0028R- Cat F</w:t>
            </w:r>
          </w:p>
          <w:p w14:paraId="08EDC32E" w14:textId="77777777" w:rsidR="00EB1709" w:rsidRPr="004D31A9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69CF7867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869D2" w14:textId="77777777" w:rsidR="00EB1709" w:rsidRPr="00A008D8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8D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0952D" w14:textId="4A0441E2" w:rsidR="00EB1709" w:rsidRPr="00A008D8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63" w:history="1">
              <w:r w:rsidR="00EB1709" w:rsidRPr="00A008D8">
                <w:rPr>
                  <w:rStyle w:val="Hyperlink"/>
                  <w:rFonts w:cs="Arial"/>
                  <w:color w:val="auto"/>
                </w:rPr>
                <w:t>S1-193122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E7AACC" w14:textId="77777777" w:rsidR="00EB1709" w:rsidRPr="00A008D8" w:rsidRDefault="00EB1709" w:rsidP="00EB1709">
            <w:pPr>
              <w:snapToGrid w:val="0"/>
              <w:spacing w:after="0" w:line="240" w:lineRule="auto"/>
            </w:pPr>
            <w:r w:rsidRPr="00A008D8">
              <w:rPr>
                <w:noProof/>
              </w:rPr>
              <w:t>Nokia, Nokia Shanghai Bell, Vodafone, Siemens,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050F1" w14:textId="77777777" w:rsidR="00EB1709" w:rsidRPr="00A008D8" w:rsidRDefault="00EB1709" w:rsidP="00EB1709">
            <w:pPr>
              <w:snapToGrid w:val="0"/>
              <w:spacing w:after="0" w:line="240" w:lineRule="auto"/>
            </w:pPr>
            <w:r w:rsidRPr="00A008D8">
              <w:t xml:space="preserve">CR 22.104v17.1.0 </w:t>
            </w:r>
            <w:r w:rsidRPr="00A008D8">
              <w:rPr>
                <w:noProof/>
              </w:rPr>
              <w:t>Clarification on communication service reliability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DF88E" w14:textId="5A4CD1DC" w:rsidR="00EB1709" w:rsidRPr="00A008D8" w:rsidRDefault="00A008D8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8D8">
              <w:rPr>
                <w:rFonts w:eastAsia="Times New Roman" w:cs="Arial"/>
                <w:szCs w:val="18"/>
                <w:lang w:eastAsia="ar-SA"/>
              </w:rPr>
              <w:t>Revised to S1-193431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B5329B" w14:textId="77777777" w:rsidR="00EB1709" w:rsidRPr="00A008D8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008D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008D8">
              <w:t>eCAV</w:t>
            </w:r>
            <w:r w:rsidRPr="00A008D8">
              <w:rPr>
                <w:rFonts w:eastAsia="Arial Unicode MS" w:cs="Arial"/>
                <w:i/>
                <w:szCs w:val="18"/>
                <w:lang w:eastAsia="ar-SA"/>
              </w:rPr>
              <w:t xml:space="preserve"> Rel-17 CR0029R- Cat F</w:t>
            </w:r>
          </w:p>
          <w:p w14:paraId="4663480A" w14:textId="77777777" w:rsidR="00EB1709" w:rsidRPr="00A008D8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8D8" w:rsidRPr="00652642" w14:paraId="66FC6453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DBFBDD" w14:textId="23FED325" w:rsidR="00A008D8" w:rsidRPr="00A008D8" w:rsidRDefault="00A008D8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8D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5A3762" w14:textId="50C979A9" w:rsidR="00A008D8" w:rsidRPr="00A008D8" w:rsidRDefault="007D38AF" w:rsidP="00EB1709">
            <w:pPr>
              <w:snapToGrid w:val="0"/>
              <w:spacing w:after="0" w:line="240" w:lineRule="auto"/>
            </w:pPr>
            <w:hyperlink r:id="rId64" w:history="1">
              <w:r w:rsidR="00A008D8" w:rsidRPr="00A008D8">
                <w:rPr>
                  <w:rStyle w:val="Hyperlink"/>
                  <w:rFonts w:cs="Arial"/>
                  <w:color w:val="auto"/>
                </w:rPr>
                <w:t>S1-193431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0B8C3C" w14:textId="06B1D759" w:rsidR="00A008D8" w:rsidRPr="00A008D8" w:rsidRDefault="00A008D8" w:rsidP="00EB1709">
            <w:pPr>
              <w:snapToGrid w:val="0"/>
              <w:spacing w:after="0" w:line="240" w:lineRule="auto"/>
              <w:rPr>
                <w:noProof/>
              </w:rPr>
            </w:pPr>
            <w:r w:rsidRPr="00A008D8">
              <w:rPr>
                <w:noProof/>
              </w:rPr>
              <w:t>Nokia, Nokia Shanghai Bell, Vodafone, Siemens,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0FA746" w14:textId="6F9F29C0" w:rsidR="00A008D8" w:rsidRPr="00A008D8" w:rsidRDefault="00A008D8" w:rsidP="00EB1709">
            <w:pPr>
              <w:snapToGrid w:val="0"/>
              <w:spacing w:after="0" w:line="240" w:lineRule="auto"/>
            </w:pPr>
            <w:r w:rsidRPr="00A008D8">
              <w:t>CR 22.104v17.1.0 Clarification on communication service reliability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90FB39" w14:textId="19D37366" w:rsidR="00A008D8" w:rsidRPr="00A008D8" w:rsidRDefault="00A008D8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8D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5DE2D2" w14:textId="77777777" w:rsidR="00A008D8" w:rsidRPr="00A008D8" w:rsidRDefault="00A008D8" w:rsidP="00A008D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008D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008D8">
              <w:rPr>
                <w:i/>
              </w:rPr>
              <w:t>eCAV</w:t>
            </w:r>
            <w:r w:rsidRPr="00A008D8">
              <w:rPr>
                <w:rFonts w:eastAsia="Arial Unicode MS" w:cs="Arial"/>
                <w:i/>
                <w:szCs w:val="18"/>
                <w:lang w:eastAsia="ar-SA"/>
              </w:rPr>
              <w:t xml:space="preserve"> Rel-17 CR0029R- Cat F</w:t>
            </w:r>
          </w:p>
          <w:p w14:paraId="7D291D21" w14:textId="77777777" w:rsidR="00A008D8" w:rsidRPr="00A008D8" w:rsidRDefault="00A008D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FADBB64" w14:textId="77777777" w:rsidR="00A008D8" w:rsidRDefault="00A008D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08D8">
              <w:rPr>
                <w:rFonts w:eastAsia="Arial Unicode MS" w:cs="Arial"/>
                <w:szCs w:val="18"/>
                <w:lang w:eastAsia="ar-SA"/>
              </w:rPr>
              <w:t>Revision of S1-193122.</w:t>
            </w:r>
          </w:p>
          <w:p w14:paraId="6E9E6674" w14:textId="77777777" w:rsidR="00A008D8" w:rsidRPr="00A008D8" w:rsidRDefault="00A008D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A733322" w14:textId="77777777" w:rsidR="00A008D8" w:rsidRDefault="00A008D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902AEE6" w14:textId="107D984A" w:rsidR="00A008D8" w:rsidRPr="00A008D8" w:rsidRDefault="00A008D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A008D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B1709" w:rsidRPr="00652642" w14:paraId="3B92835B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B0047" w14:textId="77777777" w:rsidR="00EB1709" w:rsidRPr="00A008D8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8D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67D1B" w14:textId="27EAE251" w:rsidR="00EB1709" w:rsidRPr="00A008D8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65" w:history="1">
              <w:r w:rsidR="00EB1709" w:rsidRPr="00A008D8">
                <w:rPr>
                  <w:rStyle w:val="Hyperlink"/>
                  <w:rFonts w:cs="Arial"/>
                  <w:color w:val="auto"/>
                </w:rPr>
                <w:t>S1-193123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A626D" w14:textId="77777777" w:rsidR="00EB1709" w:rsidRPr="00A008D8" w:rsidRDefault="00EB1709" w:rsidP="00EB1709">
            <w:pPr>
              <w:snapToGrid w:val="0"/>
              <w:spacing w:after="0" w:line="240" w:lineRule="auto"/>
            </w:pPr>
            <w:r w:rsidRPr="00A008D8">
              <w:rPr>
                <w:noProof/>
              </w:rPr>
              <w:t>Nokia, Nokia Shanghai Bell, Vodafone, Siemens,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6EE5E9" w14:textId="77777777" w:rsidR="00EB1709" w:rsidRPr="00A008D8" w:rsidRDefault="00EB1709" w:rsidP="00EB1709">
            <w:pPr>
              <w:snapToGrid w:val="0"/>
              <w:spacing w:after="0" w:line="240" w:lineRule="auto"/>
            </w:pPr>
            <w:r w:rsidRPr="00A008D8">
              <w:t xml:space="preserve">CR 22.104v17.1.0 </w:t>
            </w:r>
            <w:r w:rsidRPr="00A008D8">
              <w:rPr>
                <w:noProof/>
              </w:rPr>
              <w:t>Clarification on communication service reliability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6EE37" w14:textId="15DCC450" w:rsidR="00EB1709" w:rsidRPr="00A008D8" w:rsidRDefault="00A008D8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8D8">
              <w:rPr>
                <w:rFonts w:eastAsia="Times New Roman" w:cs="Arial"/>
                <w:szCs w:val="18"/>
                <w:lang w:eastAsia="ar-SA"/>
              </w:rPr>
              <w:t>Revised to S1-193432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D9444" w14:textId="77777777" w:rsidR="00EB1709" w:rsidRPr="00A008D8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008D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008D8">
              <w:t>eCAV</w:t>
            </w:r>
            <w:r w:rsidRPr="00A008D8">
              <w:rPr>
                <w:rFonts w:eastAsia="Arial Unicode MS" w:cs="Arial"/>
                <w:i/>
                <w:szCs w:val="18"/>
                <w:lang w:eastAsia="ar-SA"/>
              </w:rPr>
              <w:t xml:space="preserve"> Rel-17 CR0030R- Cat A</w:t>
            </w:r>
          </w:p>
          <w:p w14:paraId="374DB7D7" w14:textId="77777777" w:rsidR="00EB1709" w:rsidRPr="00A008D8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8D8" w:rsidRPr="00652642" w14:paraId="36DCBE82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E99785" w14:textId="1A2CFDEB" w:rsidR="00A008D8" w:rsidRPr="00A008D8" w:rsidRDefault="00A008D8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8D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66985F" w14:textId="762F94FD" w:rsidR="00A008D8" w:rsidRPr="00A008D8" w:rsidRDefault="007D38AF" w:rsidP="00EB1709">
            <w:pPr>
              <w:snapToGrid w:val="0"/>
              <w:spacing w:after="0" w:line="240" w:lineRule="auto"/>
            </w:pPr>
            <w:hyperlink r:id="rId66" w:history="1">
              <w:r w:rsidR="00A008D8" w:rsidRPr="00A008D8">
                <w:rPr>
                  <w:rStyle w:val="Hyperlink"/>
                  <w:rFonts w:cs="Arial"/>
                  <w:color w:val="auto"/>
                </w:rPr>
                <w:t>S1-193432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F019D4" w14:textId="10E3A2C3" w:rsidR="00A008D8" w:rsidRPr="00A008D8" w:rsidRDefault="00A008D8" w:rsidP="00EB1709">
            <w:pPr>
              <w:snapToGrid w:val="0"/>
              <w:spacing w:after="0" w:line="240" w:lineRule="auto"/>
              <w:rPr>
                <w:noProof/>
              </w:rPr>
            </w:pPr>
            <w:r w:rsidRPr="00A008D8">
              <w:rPr>
                <w:noProof/>
              </w:rPr>
              <w:t>Nokia, Nokia Shanghai Bell, Vodafone, Siemens,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1B9F06" w14:textId="07E7DDB2" w:rsidR="00A008D8" w:rsidRPr="00A008D8" w:rsidRDefault="00A008D8" w:rsidP="00EB1709">
            <w:pPr>
              <w:snapToGrid w:val="0"/>
              <w:spacing w:after="0" w:line="240" w:lineRule="auto"/>
            </w:pPr>
            <w:r w:rsidRPr="00A008D8">
              <w:t>CR 22.104v17.1.0 Clarification on communication service reliability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B08E30" w14:textId="7FE76639" w:rsidR="00A008D8" w:rsidRPr="00A008D8" w:rsidRDefault="00A008D8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08D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0C1DFE" w14:textId="77777777" w:rsidR="00A008D8" w:rsidRPr="00A008D8" w:rsidRDefault="00A008D8" w:rsidP="00A008D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008D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008D8">
              <w:rPr>
                <w:i/>
              </w:rPr>
              <w:t>eCAV</w:t>
            </w:r>
            <w:r w:rsidRPr="00A008D8">
              <w:rPr>
                <w:rFonts w:eastAsia="Arial Unicode MS" w:cs="Arial"/>
                <w:i/>
                <w:szCs w:val="18"/>
                <w:lang w:eastAsia="ar-SA"/>
              </w:rPr>
              <w:t xml:space="preserve"> Rel-17 CR0030R- Cat A</w:t>
            </w:r>
          </w:p>
          <w:p w14:paraId="227ADA54" w14:textId="77777777" w:rsidR="00A008D8" w:rsidRPr="00A008D8" w:rsidRDefault="00A008D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EDE3298" w14:textId="77777777" w:rsidR="00A008D8" w:rsidRDefault="00A008D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08D8">
              <w:rPr>
                <w:rFonts w:eastAsia="Arial Unicode MS" w:cs="Arial"/>
                <w:szCs w:val="18"/>
                <w:lang w:eastAsia="ar-SA"/>
              </w:rPr>
              <w:t>Revision of S1-193123.</w:t>
            </w:r>
          </w:p>
          <w:p w14:paraId="3E38F4A2" w14:textId="77777777" w:rsidR="00A008D8" w:rsidRPr="00A008D8" w:rsidRDefault="00A008D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DE92457" w14:textId="77777777" w:rsidR="00A008D8" w:rsidRDefault="00A008D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14B7538" w14:textId="24241066" w:rsidR="00A008D8" w:rsidRPr="00A008D8" w:rsidRDefault="00A008D8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A008D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B1709" w:rsidRPr="00652642" w14:paraId="7436F567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60223" w14:textId="77777777" w:rsidR="00EB1709" w:rsidRPr="003802AF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02A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CEEE1" w14:textId="081C814C" w:rsidR="00EB1709" w:rsidRPr="003802AF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67" w:history="1">
              <w:r w:rsidR="00EB1709" w:rsidRPr="003802AF">
                <w:rPr>
                  <w:rStyle w:val="Hyperlink"/>
                  <w:rFonts w:cs="Arial"/>
                  <w:color w:val="auto"/>
                </w:rPr>
                <w:t>S1-193128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4F272" w14:textId="77777777" w:rsidR="00EB1709" w:rsidRPr="003802AF" w:rsidRDefault="00EB1709" w:rsidP="00EB1709">
            <w:pPr>
              <w:snapToGrid w:val="0"/>
              <w:spacing w:after="0" w:line="240" w:lineRule="auto"/>
              <w:rPr>
                <w:noProof/>
              </w:rPr>
            </w:pPr>
            <w:r w:rsidRPr="003802AF">
              <w:rPr>
                <w:noProof/>
              </w:rPr>
              <w:t>Nokia, Nokia Shanghai Bell, Sennheiser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5EEE9" w14:textId="77777777" w:rsidR="00EB1709" w:rsidRPr="003802AF" w:rsidRDefault="00EB1709" w:rsidP="00EB1709">
            <w:pPr>
              <w:snapToGrid w:val="0"/>
              <w:spacing w:after="0" w:line="240" w:lineRule="auto"/>
            </w:pPr>
            <w:r w:rsidRPr="003802AF">
              <w:t xml:space="preserve">CR 22.104v17.1.0 </w:t>
            </w:r>
            <w:r w:rsidRPr="003802AF">
              <w:rPr>
                <w:noProof/>
              </w:rPr>
              <w:t>Multi-connectivity requirement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B1EEA" w14:textId="1B76F96B" w:rsidR="00EB1709" w:rsidRPr="003802AF" w:rsidRDefault="003802AF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02AF">
              <w:rPr>
                <w:rFonts w:eastAsia="Times New Roman" w:cs="Arial"/>
                <w:szCs w:val="18"/>
                <w:lang w:eastAsia="ar-SA"/>
              </w:rPr>
              <w:t>Revised to S1-193409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DA850" w14:textId="77777777" w:rsidR="00EB1709" w:rsidRPr="003802AF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802A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802AF">
              <w:t>eCAV</w:t>
            </w:r>
            <w:r w:rsidRPr="003802AF">
              <w:rPr>
                <w:rFonts w:eastAsia="Arial Unicode MS" w:cs="Arial"/>
                <w:i/>
                <w:szCs w:val="18"/>
                <w:lang w:eastAsia="ar-SA"/>
              </w:rPr>
              <w:t xml:space="preserve"> Rel-17 CR0031R- Cat C</w:t>
            </w:r>
          </w:p>
          <w:p w14:paraId="303ECC78" w14:textId="77777777" w:rsidR="00EB1709" w:rsidRPr="003802AF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802AF" w:rsidRPr="00652642" w14:paraId="3F6AAA37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9EEC" w14:textId="706F1A95" w:rsidR="003802AF" w:rsidRPr="003802AF" w:rsidRDefault="003802AF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02A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9E65" w14:textId="46630485" w:rsidR="003802AF" w:rsidRPr="003802AF" w:rsidRDefault="007D38AF" w:rsidP="00EB1709">
            <w:pPr>
              <w:snapToGrid w:val="0"/>
              <w:spacing w:after="0" w:line="240" w:lineRule="auto"/>
            </w:pPr>
            <w:hyperlink r:id="rId68" w:history="1">
              <w:r w:rsidR="003802AF" w:rsidRPr="003802AF">
                <w:rPr>
                  <w:rStyle w:val="Hyperlink"/>
                  <w:rFonts w:cs="Arial"/>
                  <w:color w:val="auto"/>
                </w:rPr>
                <w:t>S1-193409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80A7" w14:textId="73FF9945" w:rsidR="003802AF" w:rsidRPr="003802AF" w:rsidRDefault="003802AF" w:rsidP="00EB1709">
            <w:pPr>
              <w:snapToGrid w:val="0"/>
              <w:spacing w:after="0" w:line="240" w:lineRule="auto"/>
              <w:rPr>
                <w:noProof/>
              </w:rPr>
            </w:pPr>
            <w:r w:rsidRPr="003802AF">
              <w:rPr>
                <w:noProof/>
              </w:rPr>
              <w:t>Nokia, Nokia Shanghai Bell, Sennheiser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5917" w14:textId="2FA7D019" w:rsidR="003802AF" w:rsidRPr="003802AF" w:rsidRDefault="003802AF" w:rsidP="00EB1709">
            <w:pPr>
              <w:snapToGrid w:val="0"/>
              <w:spacing w:after="0" w:line="240" w:lineRule="auto"/>
            </w:pPr>
            <w:r w:rsidRPr="003802AF">
              <w:t>CR 22.104v17.1.0 Multi-connectivity requirement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99B3" w14:textId="77777777" w:rsidR="003802AF" w:rsidRPr="003802AF" w:rsidRDefault="003802AF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93E5A" w14:textId="77777777" w:rsidR="003802AF" w:rsidRPr="003802AF" w:rsidRDefault="003802AF" w:rsidP="003802A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802A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802AF">
              <w:rPr>
                <w:i/>
              </w:rPr>
              <w:t>eCAV</w:t>
            </w:r>
            <w:r w:rsidRPr="003802AF">
              <w:rPr>
                <w:rFonts w:eastAsia="Arial Unicode MS" w:cs="Arial"/>
                <w:i/>
                <w:szCs w:val="18"/>
                <w:lang w:eastAsia="ar-SA"/>
              </w:rPr>
              <w:t xml:space="preserve"> Rel-17 CR0031R- Cat C</w:t>
            </w:r>
          </w:p>
          <w:p w14:paraId="64792ECD" w14:textId="77777777" w:rsidR="003802AF" w:rsidRDefault="003802AF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FF259C4" w14:textId="715BA942" w:rsidR="003802AF" w:rsidRPr="003802AF" w:rsidRDefault="003802AF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02AF">
              <w:rPr>
                <w:rFonts w:eastAsia="Arial Unicode MS" w:cs="Arial"/>
                <w:szCs w:val="18"/>
                <w:lang w:eastAsia="ar-SA"/>
              </w:rPr>
              <w:t>Revision of S1-193128.</w:t>
            </w:r>
          </w:p>
        </w:tc>
      </w:tr>
      <w:tr w:rsidR="00EB1709" w:rsidRPr="00652642" w14:paraId="0F9BD995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715A23" w14:textId="77777777" w:rsidR="00EB1709" w:rsidRPr="002323E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23E2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BFC4E" w14:textId="117611F1" w:rsidR="00EB1709" w:rsidRPr="002323E2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69" w:history="1">
              <w:r w:rsidR="00EB1709" w:rsidRPr="002323E2">
                <w:rPr>
                  <w:rStyle w:val="Hyperlink"/>
                  <w:rFonts w:cs="Arial"/>
                  <w:color w:val="auto"/>
                </w:rPr>
                <w:t>S1-193157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B2575" w14:textId="77777777" w:rsidR="00EB1709" w:rsidRPr="002323E2" w:rsidRDefault="00EB1709" w:rsidP="00EB1709">
            <w:pPr>
              <w:snapToGrid w:val="0"/>
              <w:spacing w:after="0" w:line="240" w:lineRule="auto"/>
            </w:pPr>
            <w:r w:rsidRPr="002323E2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8F3A3" w14:textId="77777777" w:rsidR="00EB1709" w:rsidRPr="002323E2" w:rsidRDefault="00EB1709" w:rsidP="00EB1709">
            <w:pPr>
              <w:snapToGrid w:val="0"/>
              <w:spacing w:after="0" w:line="240" w:lineRule="auto"/>
            </w:pPr>
            <w:r w:rsidRPr="002323E2">
              <w:t xml:space="preserve">CR 22.104v17.1.0 </w:t>
            </w:r>
            <w:r w:rsidRPr="002323E2">
              <w:rPr>
                <w:noProof/>
              </w:rPr>
              <w:t>Network performance requirements for mobile operation panel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B790E8" w14:textId="33FE6376" w:rsidR="00EB1709" w:rsidRPr="002323E2" w:rsidRDefault="002323E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23E2">
              <w:rPr>
                <w:rFonts w:eastAsia="Times New Roman" w:cs="Arial"/>
                <w:szCs w:val="18"/>
                <w:lang w:eastAsia="ar-SA"/>
              </w:rPr>
              <w:t>Revised to S1-193412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EBBD9" w14:textId="77777777" w:rsidR="00EB1709" w:rsidRPr="002323E2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323E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2323E2">
              <w:t>eCAV</w:t>
            </w:r>
            <w:r w:rsidRPr="002323E2">
              <w:rPr>
                <w:rFonts w:eastAsia="Arial Unicode MS" w:cs="Arial"/>
                <w:i/>
                <w:szCs w:val="18"/>
                <w:lang w:eastAsia="ar-SA"/>
              </w:rPr>
              <w:t xml:space="preserve"> Rel-17 CR0032R- Cat C</w:t>
            </w:r>
          </w:p>
          <w:p w14:paraId="2EB923B6" w14:textId="77777777" w:rsidR="00EB1709" w:rsidRPr="002323E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23E2" w:rsidRPr="00652642" w14:paraId="437EDEBA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50D4" w14:textId="00930031" w:rsidR="002323E2" w:rsidRPr="002323E2" w:rsidRDefault="002323E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23E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9FB9" w14:textId="0B1B5EEC" w:rsidR="002323E2" w:rsidRPr="002323E2" w:rsidRDefault="007D38AF" w:rsidP="00EB1709">
            <w:pPr>
              <w:snapToGrid w:val="0"/>
              <w:spacing w:after="0" w:line="240" w:lineRule="auto"/>
            </w:pPr>
            <w:hyperlink r:id="rId70" w:history="1">
              <w:r w:rsidR="002323E2" w:rsidRPr="002323E2">
                <w:rPr>
                  <w:rStyle w:val="Hyperlink"/>
                  <w:rFonts w:cs="Arial"/>
                  <w:color w:val="auto"/>
                </w:rPr>
                <w:t>S1-193412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B335B" w14:textId="4C05F1AA" w:rsidR="002323E2" w:rsidRPr="002323E2" w:rsidRDefault="002323E2" w:rsidP="00EB1709">
            <w:pPr>
              <w:snapToGrid w:val="0"/>
              <w:spacing w:after="0" w:line="240" w:lineRule="auto"/>
              <w:rPr>
                <w:noProof/>
              </w:rPr>
            </w:pPr>
            <w:r w:rsidRPr="002323E2"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F7E8" w14:textId="1B14EB17" w:rsidR="002323E2" w:rsidRPr="002323E2" w:rsidRDefault="002323E2" w:rsidP="00EB1709">
            <w:pPr>
              <w:snapToGrid w:val="0"/>
              <w:spacing w:after="0" w:line="240" w:lineRule="auto"/>
            </w:pPr>
            <w:r w:rsidRPr="002323E2">
              <w:t>CR 22.104v17.1.0 Network performance requirements for mobile operation panel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C74EA" w14:textId="77777777" w:rsidR="002323E2" w:rsidRPr="002323E2" w:rsidRDefault="002323E2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2C2D" w14:textId="77777777" w:rsidR="002323E2" w:rsidRPr="002323E2" w:rsidRDefault="002323E2" w:rsidP="002323E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323E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2323E2">
              <w:rPr>
                <w:i/>
              </w:rPr>
              <w:t>eCAV</w:t>
            </w:r>
            <w:r w:rsidRPr="002323E2">
              <w:rPr>
                <w:rFonts w:eastAsia="Arial Unicode MS" w:cs="Arial"/>
                <w:i/>
                <w:szCs w:val="18"/>
                <w:lang w:eastAsia="ar-SA"/>
              </w:rPr>
              <w:t xml:space="preserve"> Rel-17 CR0032R- Cat C</w:t>
            </w:r>
          </w:p>
          <w:p w14:paraId="668907A9" w14:textId="77777777" w:rsidR="002323E2" w:rsidRDefault="002323E2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9EE3BF3" w14:textId="227B12B2" w:rsidR="002323E2" w:rsidRPr="002323E2" w:rsidRDefault="002323E2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23E2">
              <w:rPr>
                <w:rFonts w:eastAsia="Arial Unicode MS" w:cs="Arial"/>
                <w:szCs w:val="18"/>
                <w:lang w:eastAsia="ar-SA"/>
              </w:rPr>
              <w:t>Revision of S1-193157.</w:t>
            </w:r>
          </w:p>
        </w:tc>
      </w:tr>
      <w:tr w:rsidR="00EB1709" w:rsidRPr="00652642" w14:paraId="103FE2BF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F6E226" w14:textId="77777777" w:rsidR="00EB1709" w:rsidRPr="00D346EE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46E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EAE69" w14:textId="675C24F6" w:rsidR="00EB1709" w:rsidRPr="00D346EE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71" w:history="1">
              <w:r w:rsidR="00EB1709" w:rsidRPr="00D346EE">
                <w:rPr>
                  <w:rStyle w:val="Hyperlink"/>
                  <w:rFonts w:cs="Arial"/>
                  <w:color w:val="auto"/>
                </w:rPr>
                <w:t>S1-193165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5CD7B" w14:textId="77777777" w:rsidR="00EB1709" w:rsidRPr="00D346EE" w:rsidRDefault="00EB1709" w:rsidP="00EB1709">
            <w:pPr>
              <w:snapToGrid w:val="0"/>
              <w:spacing w:after="0" w:line="240" w:lineRule="auto"/>
            </w:pPr>
            <w:r w:rsidRPr="00D346EE"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28D1A2" w14:textId="77777777" w:rsidR="00EB1709" w:rsidRPr="00D346EE" w:rsidRDefault="00EB1709" w:rsidP="00EB1709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346EE">
              <w:t>Clock synchronicity budget for the 5G system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F07B1" w14:textId="7C624348" w:rsidR="00EB1709" w:rsidRPr="00D346EE" w:rsidRDefault="00D346EE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46E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71B52" w14:textId="77777777" w:rsidR="00EB1709" w:rsidRPr="00D346EE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0F6B2973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A7793" w14:textId="77777777" w:rsidR="00EB1709" w:rsidRPr="00F72E35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2E3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A3977" w14:textId="48C611A4" w:rsidR="00EB1709" w:rsidRPr="00F72E35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72" w:history="1">
              <w:r w:rsidR="00EB1709" w:rsidRPr="00F72E35">
                <w:rPr>
                  <w:rStyle w:val="Hyperlink"/>
                  <w:rFonts w:cs="Arial"/>
                  <w:color w:val="auto"/>
                </w:rPr>
                <w:t>S1-193166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7B55D5" w14:textId="77777777" w:rsidR="00EB1709" w:rsidRPr="00F72E35" w:rsidRDefault="00EB1709" w:rsidP="00EB1709">
            <w:pPr>
              <w:snapToGrid w:val="0"/>
              <w:spacing w:after="0" w:line="240" w:lineRule="auto"/>
            </w:pPr>
            <w:r w:rsidRPr="00F72E35"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8B0C8" w14:textId="77777777" w:rsidR="00EB1709" w:rsidRPr="00F72E35" w:rsidRDefault="00EB1709" w:rsidP="00EB1709">
            <w:pPr>
              <w:snapToGrid w:val="0"/>
              <w:spacing w:after="0" w:line="240" w:lineRule="auto"/>
            </w:pPr>
            <w:r w:rsidRPr="00F72E35">
              <w:t xml:space="preserve">CR 22.104v16.3.0 </w:t>
            </w:r>
            <w:r w:rsidRPr="00F72E35">
              <w:rPr>
                <w:noProof/>
              </w:rPr>
              <w:t>Clarification of clock synchronicity requirements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2D1C8" w14:textId="1D470A14" w:rsidR="00EB1709" w:rsidRPr="00F72E35" w:rsidRDefault="00F72E35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2E35">
              <w:rPr>
                <w:rFonts w:eastAsia="Times New Roman" w:cs="Arial"/>
                <w:szCs w:val="18"/>
                <w:lang w:eastAsia="ar-SA"/>
              </w:rPr>
              <w:t>Revised to S1-193435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6B96E" w14:textId="77777777" w:rsidR="00EB1709" w:rsidRPr="00F72E35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72E3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72E35">
              <w:t>eCAV</w:t>
            </w:r>
            <w:r w:rsidRPr="00F72E35">
              <w:rPr>
                <w:rFonts w:eastAsia="Arial Unicode MS" w:cs="Arial"/>
                <w:i/>
                <w:szCs w:val="18"/>
                <w:lang w:eastAsia="ar-SA"/>
              </w:rPr>
              <w:t xml:space="preserve"> Rel-16 CR0033R- Cat F</w:t>
            </w:r>
          </w:p>
          <w:p w14:paraId="62346748" w14:textId="77777777" w:rsidR="00EB1709" w:rsidRPr="00F72E35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72E35" w:rsidRPr="00652642" w14:paraId="27D0B3A3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7340F" w14:textId="7272AE7D" w:rsidR="00F72E35" w:rsidRPr="00F72E35" w:rsidRDefault="00F72E35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2E3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4D162" w14:textId="516A1FE6" w:rsidR="00F72E35" w:rsidRPr="00F72E35" w:rsidRDefault="007D38AF" w:rsidP="00EB1709">
            <w:pPr>
              <w:snapToGrid w:val="0"/>
              <w:spacing w:after="0" w:line="240" w:lineRule="auto"/>
            </w:pPr>
            <w:hyperlink r:id="rId73" w:history="1">
              <w:r w:rsidR="00F72E35" w:rsidRPr="00F72E35">
                <w:rPr>
                  <w:rStyle w:val="Hyperlink"/>
                  <w:rFonts w:cs="Arial"/>
                  <w:color w:val="auto"/>
                </w:rPr>
                <w:t>S1-193435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15D57" w14:textId="628393A3" w:rsidR="00F72E35" w:rsidRPr="00F72E35" w:rsidRDefault="00F72E35" w:rsidP="00EB1709">
            <w:pPr>
              <w:snapToGrid w:val="0"/>
              <w:spacing w:after="0" w:line="240" w:lineRule="auto"/>
            </w:pPr>
            <w:r w:rsidRPr="00F72E35"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6C10B" w14:textId="6CC3C7D4" w:rsidR="00F72E35" w:rsidRPr="00F72E35" w:rsidRDefault="00F72E35" w:rsidP="00EB1709">
            <w:pPr>
              <w:snapToGrid w:val="0"/>
              <w:spacing w:after="0" w:line="240" w:lineRule="auto"/>
            </w:pPr>
            <w:r w:rsidRPr="00F72E35">
              <w:t>CR 22.104v16.3.0 Clarification of clock synchronicity requirements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83AA" w14:textId="77777777" w:rsidR="00F72E35" w:rsidRPr="00F72E35" w:rsidRDefault="00F72E35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EC7EA" w14:textId="77777777" w:rsidR="00F72E35" w:rsidRPr="00F72E35" w:rsidRDefault="00F72E35" w:rsidP="00F72E3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72E3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72E35">
              <w:rPr>
                <w:i/>
              </w:rPr>
              <w:t>eCAV</w:t>
            </w:r>
            <w:r w:rsidRPr="00F72E35">
              <w:rPr>
                <w:rFonts w:eastAsia="Arial Unicode MS" w:cs="Arial"/>
                <w:i/>
                <w:szCs w:val="18"/>
                <w:lang w:eastAsia="ar-SA"/>
              </w:rPr>
              <w:t xml:space="preserve"> Rel-16 CR0033R- Cat F</w:t>
            </w:r>
          </w:p>
          <w:p w14:paraId="00840D1A" w14:textId="77777777" w:rsidR="00F72E35" w:rsidRDefault="00F72E35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FA0BA6B" w14:textId="77777777" w:rsidR="00F72E35" w:rsidRDefault="00F72E35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2E35">
              <w:rPr>
                <w:rFonts w:eastAsia="Arial Unicode MS" w:cs="Arial"/>
                <w:szCs w:val="18"/>
                <w:lang w:eastAsia="ar-SA"/>
              </w:rPr>
              <w:t>Revision of S1-193166.</w:t>
            </w:r>
          </w:p>
          <w:p w14:paraId="419FBADE" w14:textId="241C4F2C" w:rsidR="00F72E35" w:rsidRPr="00F72E35" w:rsidRDefault="00F72E35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Merger of S1-193166 and S1-193195</w:t>
            </w:r>
          </w:p>
        </w:tc>
      </w:tr>
      <w:tr w:rsidR="00EB1709" w:rsidRPr="00652642" w14:paraId="24C6396E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1D0A9" w14:textId="77777777" w:rsidR="00EB1709" w:rsidRPr="001A238B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23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4E997E" w14:textId="50C711BC" w:rsidR="00EB1709" w:rsidRPr="001A238B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74" w:history="1">
              <w:r w:rsidR="00EB1709" w:rsidRPr="001A238B">
                <w:rPr>
                  <w:rStyle w:val="Hyperlink"/>
                  <w:rFonts w:cs="Arial"/>
                  <w:color w:val="auto"/>
                </w:rPr>
                <w:t>S1-193167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635629" w14:textId="77777777" w:rsidR="00EB1709" w:rsidRPr="001A238B" w:rsidRDefault="00EB1709" w:rsidP="00EB1709">
            <w:pPr>
              <w:snapToGrid w:val="0"/>
              <w:spacing w:after="0" w:line="240" w:lineRule="auto"/>
            </w:pPr>
            <w:r w:rsidRPr="001A238B"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ED1F23" w14:textId="77777777" w:rsidR="00EB1709" w:rsidRPr="001A238B" w:rsidRDefault="00EB1709" w:rsidP="00EB1709">
            <w:pPr>
              <w:snapToGrid w:val="0"/>
              <w:spacing w:after="0" w:line="240" w:lineRule="auto"/>
            </w:pPr>
            <w:r w:rsidRPr="001A238B">
              <w:t xml:space="preserve">CR 22.104v17.1.0 </w:t>
            </w:r>
            <w:r w:rsidRPr="001A238B">
              <w:rPr>
                <w:noProof/>
              </w:rPr>
              <w:t>Clarification of clock synchronicity requirements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05D0E" w14:textId="026B383A" w:rsidR="00EB1709" w:rsidRPr="001A238B" w:rsidRDefault="001A238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238B">
              <w:rPr>
                <w:rFonts w:eastAsia="Times New Roman" w:cs="Arial"/>
                <w:szCs w:val="18"/>
                <w:lang w:eastAsia="ar-SA"/>
              </w:rPr>
              <w:t>Revised to S1-193429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8EA5AB" w14:textId="77777777" w:rsidR="00EB1709" w:rsidRPr="001A238B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A238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1A238B">
              <w:t>eCAV</w:t>
            </w:r>
            <w:r w:rsidRPr="001A238B">
              <w:rPr>
                <w:rFonts w:eastAsia="Arial Unicode MS" w:cs="Arial"/>
                <w:i/>
                <w:szCs w:val="18"/>
                <w:lang w:eastAsia="ar-SA"/>
              </w:rPr>
              <w:t xml:space="preserve"> Rel-17 CR0034R- Cat A</w:t>
            </w:r>
          </w:p>
          <w:p w14:paraId="7E768B2D" w14:textId="77777777" w:rsidR="00EB1709" w:rsidRPr="001A238B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A238B" w:rsidRPr="00652642" w14:paraId="4A27AC7B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6213" w14:textId="3698A137" w:rsidR="001A238B" w:rsidRPr="001A238B" w:rsidRDefault="001A238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23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39DC" w14:textId="4D628D61" w:rsidR="001A238B" w:rsidRPr="001A238B" w:rsidRDefault="007D38AF" w:rsidP="00EB1709">
            <w:pPr>
              <w:snapToGrid w:val="0"/>
              <w:spacing w:after="0" w:line="240" w:lineRule="auto"/>
            </w:pPr>
            <w:hyperlink r:id="rId75" w:history="1">
              <w:r w:rsidR="001A238B" w:rsidRPr="001A238B">
                <w:rPr>
                  <w:rStyle w:val="Hyperlink"/>
                  <w:rFonts w:cs="Arial"/>
                  <w:color w:val="auto"/>
                </w:rPr>
                <w:t>S1-193429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8749" w14:textId="70A3A21C" w:rsidR="001A238B" w:rsidRPr="001A238B" w:rsidRDefault="001A238B" w:rsidP="00EB1709">
            <w:pPr>
              <w:snapToGrid w:val="0"/>
              <w:spacing w:after="0" w:line="240" w:lineRule="auto"/>
              <w:rPr>
                <w:noProof/>
              </w:rPr>
            </w:pPr>
            <w:r w:rsidRPr="001A238B"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D79C" w14:textId="508EF6CB" w:rsidR="001A238B" w:rsidRPr="001A238B" w:rsidRDefault="001A238B" w:rsidP="00EB1709">
            <w:pPr>
              <w:snapToGrid w:val="0"/>
              <w:spacing w:after="0" w:line="240" w:lineRule="auto"/>
            </w:pPr>
            <w:r w:rsidRPr="001A238B">
              <w:t>CR 22.104v17.1.0 Clarification of clock synchronicity requirements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3837" w14:textId="77777777" w:rsidR="001A238B" w:rsidRPr="001A238B" w:rsidRDefault="001A238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8A64" w14:textId="77777777" w:rsidR="001A238B" w:rsidRPr="001A238B" w:rsidRDefault="001A238B" w:rsidP="001A238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A238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1A238B">
              <w:rPr>
                <w:i/>
              </w:rPr>
              <w:t>eCAV</w:t>
            </w:r>
            <w:r w:rsidRPr="001A238B">
              <w:rPr>
                <w:rFonts w:eastAsia="Arial Unicode MS" w:cs="Arial"/>
                <w:i/>
                <w:szCs w:val="18"/>
                <w:lang w:eastAsia="ar-SA"/>
              </w:rPr>
              <w:t xml:space="preserve"> Rel-17 CR0034R- Cat A</w:t>
            </w:r>
          </w:p>
          <w:p w14:paraId="3F51E9B2" w14:textId="77777777" w:rsidR="001A238B" w:rsidRDefault="001A238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2039355" w14:textId="77777777" w:rsidR="001A238B" w:rsidRDefault="001A238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238B">
              <w:rPr>
                <w:rFonts w:eastAsia="Arial Unicode MS" w:cs="Arial"/>
                <w:szCs w:val="18"/>
                <w:lang w:eastAsia="ar-SA"/>
              </w:rPr>
              <w:t>Revision of S1-193167.</w:t>
            </w:r>
          </w:p>
          <w:p w14:paraId="7F5A66D3" w14:textId="19EA6507" w:rsidR="001A238B" w:rsidRPr="001A238B" w:rsidRDefault="001A238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Merger of S1-19167 and S1-193195</w:t>
            </w:r>
          </w:p>
        </w:tc>
      </w:tr>
      <w:tr w:rsidR="00EB1709" w:rsidRPr="00652642" w14:paraId="0FB61339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60301" w14:textId="77777777" w:rsidR="00EB1709" w:rsidRPr="00567EEB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7E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E3999" w14:textId="1ED75F7B" w:rsidR="00EB1709" w:rsidRPr="00567EEB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76" w:history="1">
              <w:r w:rsidR="00EB1709" w:rsidRPr="00567EEB">
                <w:rPr>
                  <w:rStyle w:val="Hyperlink"/>
                  <w:rFonts w:cs="Arial"/>
                  <w:color w:val="auto"/>
                </w:rPr>
                <w:t>S1-193168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F45C35" w14:textId="77777777" w:rsidR="00EB1709" w:rsidRPr="00567EEB" w:rsidRDefault="00EB1709" w:rsidP="00EB1709">
            <w:pPr>
              <w:snapToGrid w:val="0"/>
              <w:spacing w:after="0" w:line="240" w:lineRule="auto"/>
            </w:pPr>
            <w:r w:rsidRPr="00567EEB"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20485" w14:textId="77777777" w:rsidR="00EB1709" w:rsidRPr="00567EEB" w:rsidRDefault="00EB1709" w:rsidP="00EB1709">
            <w:pPr>
              <w:snapToGrid w:val="0"/>
              <w:spacing w:after="0" w:line="240" w:lineRule="auto"/>
            </w:pPr>
            <w:r w:rsidRPr="00567EEB">
              <w:t xml:space="preserve">CR 22.104v17.1.0 </w:t>
            </w:r>
            <w:r w:rsidRPr="00567EEB">
              <w:rPr>
                <w:noProof/>
              </w:rPr>
              <w:t>Derivation of communication service availability and reliability from network performance metrics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F41CB0" w14:textId="5D24CD68" w:rsidR="00EB1709" w:rsidRPr="00567EEB" w:rsidRDefault="00567EE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7EEB">
              <w:rPr>
                <w:rFonts w:eastAsia="Times New Roman" w:cs="Arial"/>
                <w:szCs w:val="18"/>
                <w:lang w:eastAsia="ar-SA"/>
              </w:rPr>
              <w:t>Revised to S1-193433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D5285" w14:textId="77777777" w:rsidR="00EB1709" w:rsidRPr="00567EEB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67EE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567EEB">
              <w:t>eCAV</w:t>
            </w:r>
            <w:r w:rsidRPr="00567EEB">
              <w:rPr>
                <w:rFonts w:eastAsia="Arial Unicode MS" w:cs="Arial"/>
                <w:i/>
                <w:szCs w:val="18"/>
                <w:lang w:eastAsia="ar-SA"/>
              </w:rPr>
              <w:t xml:space="preserve"> Rel-17 CR0035R- Cat B</w:t>
            </w:r>
          </w:p>
          <w:p w14:paraId="46539634" w14:textId="77777777" w:rsidR="00EB1709" w:rsidRPr="00567EEB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67EEB" w:rsidRPr="00652642" w14:paraId="08ACF689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4643" w14:textId="01AA59DD" w:rsidR="00567EEB" w:rsidRPr="00567EEB" w:rsidRDefault="00567EE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7E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6F2D" w14:textId="063B1CE8" w:rsidR="00567EEB" w:rsidRPr="00567EEB" w:rsidRDefault="007D38AF" w:rsidP="00EB1709">
            <w:pPr>
              <w:snapToGrid w:val="0"/>
              <w:spacing w:after="0" w:line="240" w:lineRule="auto"/>
            </w:pPr>
            <w:hyperlink r:id="rId77" w:history="1">
              <w:r w:rsidR="00567EEB" w:rsidRPr="00567EEB">
                <w:rPr>
                  <w:rStyle w:val="Hyperlink"/>
                  <w:rFonts w:cs="Arial"/>
                  <w:color w:val="auto"/>
                </w:rPr>
                <w:t>S1-193433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EE55" w14:textId="72E25A33" w:rsidR="00567EEB" w:rsidRPr="00567EEB" w:rsidRDefault="00567EEB" w:rsidP="00EB1709">
            <w:pPr>
              <w:snapToGrid w:val="0"/>
              <w:spacing w:after="0" w:line="240" w:lineRule="auto"/>
              <w:rPr>
                <w:noProof/>
              </w:rPr>
            </w:pPr>
            <w:r w:rsidRPr="00567EEB"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51CAE" w14:textId="70AB4797" w:rsidR="00567EEB" w:rsidRPr="00567EEB" w:rsidRDefault="00567EEB" w:rsidP="00EB1709">
            <w:pPr>
              <w:snapToGrid w:val="0"/>
              <w:spacing w:after="0" w:line="240" w:lineRule="auto"/>
            </w:pPr>
            <w:r w:rsidRPr="00567EEB">
              <w:t>CR 22.104v17.1.0 Derivation of communication service availability and reliability from network performance metrics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04F7" w14:textId="77777777" w:rsidR="00567EEB" w:rsidRPr="00567EEB" w:rsidRDefault="00567EE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1EB2" w14:textId="77777777" w:rsidR="00567EEB" w:rsidRPr="00567EEB" w:rsidRDefault="00567EEB" w:rsidP="00567EE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67EE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567EEB">
              <w:rPr>
                <w:i/>
              </w:rPr>
              <w:t>eCAV</w:t>
            </w:r>
            <w:r w:rsidRPr="00567EEB">
              <w:rPr>
                <w:rFonts w:eastAsia="Arial Unicode MS" w:cs="Arial"/>
                <w:i/>
                <w:szCs w:val="18"/>
                <w:lang w:eastAsia="ar-SA"/>
              </w:rPr>
              <w:t xml:space="preserve"> Rel-17 CR0035R- Cat B</w:t>
            </w:r>
          </w:p>
          <w:p w14:paraId="42E7C5E4" w14:textId="77777777" w:rsidR="00567EEB" w:rsidRDefault="00567EE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49D7C0D" w14:textId="7F46318C" w:rsidR="00567EEB" w:rsidRPr="00567EEB" w:rsidRDefault="00567EEB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67EEB">
              <w:rPr>
                <w:rFonts w:eastAsia="Arial Unicode MS" w:cs="Arial"/>
                <w:szCs w:val="18"/>
                <w:lang w:eastAsia="ar-SA"/>
              </w:rPr>
              <w:t>Revision of S1-193168.</w:t>
            </w:r>
          </w:p>
        </w:tc>
      </w:tr>
      <w:tr w:rsidR="00EB1709" w:rsidRPr="00652642" w14:paraId="01C993E2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C2C60" w14:textId="77777777" w:rsidR="00EB1709" w:rsidRPr="00206B24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B2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0F4156" w14:textId="68D46DFB" w:rsidR="00EB1709" w:rsidRPr="00206B24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78" w:history="1">
              <w:r w:rsidR="00EB1709" w:rsidRPr="00206B24">
                <w:rPr>
                  <w:rStyle w:val="Hyperlink"/>
                  <w:rFonts w:cs="Arial"/>
                  <w:color w:val="auto"/>
                </w:rPr>
                <w:t>S1-193170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4A2748" w14:textId="77777777" w:rsidR="00EB1709" w:rsidRPr="00206B24" w:rsidRDefault="00EB1709" w:rsidP="00EB1709">
            <w:pPr>
              <w:snapToGrid w:val="0"/>
              <w:spacing w:after="0" w:line="240" w:lineRule="auto"/>
            </w:pPr>
            <w:r w:rsidRPr="00206B24"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1C0FC" w14:textId="77777777" w:rsidR="00EB1709" w:rsidRPr="00206B24" w:rsidRDefault="00EB1709" w:rsidP="00EB1709">
            <w:pPr>
              <w:snapToGrid w:val="0"/>
              <w:spacing w:after="0" w:line="240" w:lineRule="auto"/>
            </w:pPr>
            <w:r w:rsidRPr="00206B24">
              <w:t xml:space="preserve">CR 22.104v17.1.0 </w:t>
            </w:r>
            <w:r w:rsidRPr="00206B24">
              <w:rPr>
                <w:noProof/>
              </w:rPr>
              <w:t>Additional characteristic parameter: Message error rate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5567E" w14:textId="163C9083" w:rsidR="00EB1709" w:rsidRPr="00206B24" w:rsidRDefault="00206B2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B24">
              <w:rPr>
                <w:rFonts w:eastAsia="Times New Roman" w:cs="Arial"/>
                <w:szCs w:val="18"/>
                <w:lang w:eastAsia="ar-SA"/>
              </w:rPr>
              <w:t>Revised to S1-193434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33FC89" w14:textId="77777777" w:rsidR="00EB1709" w:rsidRPr="00206B24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06B2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206B24">
              <w:t>eCAV</w:t>
            </w:r>
            <w:r w:rsidRPr="00206B24">
              <w:rPr>
                <w:rFonts w:eastAsia="Arial Unicode MS" w:cs="Arial"/>
                <w:i/>
                <w:szCs w:val="18"/>
                <w:lang w:eastAsia="ar-SA"/>
              </w:rPr>
              <w:t xml:space="preserve"> Rel-17 CR0036R- Cat B</w:t>
            </w:r>
          </w:p>
          <w:p w14:paraId="776BE8A9" w14:textId="77777777" w:rsidR="00EB1709" w:rsidRPr="00206B24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6B24" w:rsidRPr="00652642" w14:paraId="53AF00F7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F8C3" w14:textId="001B0FA9" w:rsidR="00206B24" w:rsidRPr="00206B24" w:rsidRDefault="00206B2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B2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A11F3" w14:textId="02AEC6F1" w:rsidR="00206B24" w:rsidRPr="00206B24" w:rsidRDefault="007D38AF" w:rsidP="00EB1709">
            <w:pPr>
              <w:snapToGrid w:val="0"/>
              <w:spacing w:after="0" w:line="240" w:lineRule="auto"/>
            </w:pPr>
            <w:hyperlink r:id="rId79" w:history="1">
              <w:r w:rsidR="00206B24" w:rsidRPr="00206B24">
                <w:rPr>
                  <w:rStyle w:val="Hyperlink"/>
                  <w:rFonts w:cs="Arial"/>
                  <w:color w:val="auto"/>
                </w:rPr>
                <w:t>S1-193434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F9190" w14:textId="4ADC770E" w:rsidR="00206B24" w:rsidRPr="00206B24" w:rsidRDefault="00206B24" w:rsidP="00EB1709">
            <w:pPr>
              <w:snapToGrid w:val="0"/>
              <w:spacing w:after="0" w:line="240" w:lineRule="auto"/>
              <w:rPr>
                <w:noProof/>
              </w:rPr>
            </w:pPr>
            <w:r w:rsidRPr="00206B24"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00593" w14:textId="06D032B9" w:rsidR="00206B24" w:rsidRPr="00206B24" w:rsidRDefault="00206B24" w:rsidP="00EB1709">
            <w:pPr>
              <w:snapToGrid w:val="0"/>
              <w:spacing w:after="0" w:line="240" w:lineRule="auto"/>
            </w:pPr>
            <w:r w:rsidRPr="00206B24">
              <w:t>CR 22.104v17.1.0 Additional characteristic parameter: Message error rate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9E16" w14:textId="77777777" w:rsidR="00206B24" w:rsidRPr="00206B24" w:rsidRDefault="00206B2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4367" w14:textId="77777777" w:rsidR="00206B24" w:rsidRPr="00206B24" w:rsidRDefault="00206B24" w:rsidP="00206B2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06B2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206B24">
              <w:rPr>
                <w:i/>
              </w:rPr>
              <w:t>eCAV</w:t>
            </w:r>
            <w:r w:rsidRPr="00206B24">
              <w:rPr>
                <w:rFonts w:eastAsia="Arial Unicode MS" w:cs="Arial"/>
                <w:i/>
                <w:szCs w:val="18"/>
                <w:lang w:eastAsia="ar-SA"/>
              </w:rPr>
              <w:t xml:space="preserve"> Rel-17 CR0036R- Cat B</w:t>
            </w:r>
          </w:p>
          <w:p w14:paraId="5CB8973F" w14:textId="77777777" w:rsidR="00206B24" w:rsidRDefault="00206B24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CD788FC" w14:textId="293476A6" w:rsidR="00206B24" w:rsidRPr="00206B24" w:rsidRDefault="00206B24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6B24">
              <w:rPr>
                <w:rFonts w:eastAsia="Arial Unicode MS" w:cs="Arial"/>
                <w:szCs w:val="18"/>
                <w:lang w:eastAsia="ar-SA"/>
              </w:rPr>
              <w:t>Revision of S1-193170.</w:t>
            </w:r>
          </w:p>
        </w:tc>
      </w:tr>
      <w:tr w:rsidR="00EB1709" w:rsidRPr="00652642" w14:paraId="50DDCEF3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3AFB93" w14:textId="77777777" w:rsidR="00EB1709" w:rsidRPr="00D5243D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4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D21244" w14:textId="38799836" w:rsidR="00EB1709" w:rsidRPr="00D5243D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80" w:history="1">
              <w:r w:rsidR="00EB1709" w:rsidRPr="00D5243D">
                <w:rPr>
                  <w:rStyle w:val="Hyperlink"/>
                  <w:rFonts w:cs="Arial"/>
                  <w:color w:val="auto"/>
                </w:rPr>
                <w:t>S1-193189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39FB4" w14:textId="77777777" w:rsidR="00EB1709" w:rsidRPr="00D5243D" w:rsidRDefault="00EB1709" w:rsidP="00EB1709">
            <w:pPr>
              <w:snapToGrid w:val="0"/>
              <w:spacing w:after="0" w:line="240" w:lineRule="auto"/>
            </w:pPr>
            <w:r w:rsidRPr="00D5243D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2B6E7" w14:textId="77777777" w:rsidR="00EB1709" w:rsidRPr="00D5243D" w:rsidRDefault="00EB1709" w:rsidP="00EB1709">
            <w:pPr>
              <w:snapToGrid w:val="0"/>
              <w:spacing w:after="0" w:line="240" w:lineRule="auto"/>
            </w:pPr>
            <w:r w:rsidRPr="00D5243D">
              <w:t xml:space="preserve">CR 22.104v17.1.0 </w:t>
            </w:r>
            <w:r w:rsidRPr="00D5243D">
              <w:rPr>
                <w:noProof/>
              </w:rPr>
              <w:t>Editorial and minor corrections to TR 22.104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F6ECB" w14:textId="6E3791D4" w:rsidR="00EB1709" w:rsidRPr="00D5243D" w:rsidRDefault="00D5243D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43D">
              <w:rPr>
                <w:rFonts w:eastAsia="Times New Roman" w:cs="Arial"/>
                <w:szCs w:val="18"/>
                <w:lang w:eastAsia="ar-SA"/>
              </w:rPr>
              <w:t>Revised to S1-193437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9A4866" w14:textId="77777777" w:rsidR="00EB1709" w:rsidRPr="00D5243D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5243D">
              <w:t>eCAV</w:t>
            </w: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 Rel-17 CR0037R- Cat D</w:t>
            </w:r>
          </w:p>
          <w:p w14:paraId="31D8450D" w14:textId="77777777" w:rsidR="00EB1709" w:rsidRPr="00D5243D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5243D" w:rsidRPr="00652642" w14:paraId="420393A8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0254AE" w14:textId="4758DD5D" w:rsidR="00D5243D" w:rsidRPr="00D5243D" w:rsidRDefault="00D5243D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4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774BAA" w14:textId="4E1D9577" w:rsidR="00D5243D" w:rsidRPr="00D5243D" w:rsidRDefault="007D38AF" w:rsidP="00EB1709">
            <w:pPr>
              <w:snapToGrid w:val="0"/>
              <w:spacing w:after="0" w:line="240" w:lineRule="auto"/>
            </w:pPr>
            <w:hyperlink r:id="rId81" w:history="1">
              <w:r w:rsidR="00D5243D" w:rsidRPr="00D5243D">
                <w:rPr>
                  <w:rStyle w:val="Hyperlink"/>
                  <w:rFonts w:cs="Arial"/>
                  <w:color w:val="auto"/>
                </w:rPr>
                <w:t>S1-193437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9E71ED" w14:textId="4362C83C" w:rsidR="00D5243D" w:rsidRPr="00D5243D" w:rsidRDefault="00D5243D" w:rsidP="00EB1709">
            <w:pPr>
              <w:snapToGrid w:val="0"/>
              <w:spacing w:after="0" w:line="240" w:lineRule="auto"/>
            </w:pPr>
            <w:r w:rsidRPr="00D5243D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8581A4" w14:textId="3FA87898" w:rsidR="00D5243D" w:rsidRPr="00D5243D" w:rsidRDefault="00D5243D" w:rsidP="00EB1709">
            <w:pPr>
              <w:snapToGrid w:val="0"/>
              <w:spacing w:after="0" w:line="240" w:lineRule="auto"/>
            </w:pPr>
            <w:r w:rsidRPr="00D5243D">
              <w:t>CR 22.104v17.1.0 Editorial and minor corrections to TR 22.104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CB43D2" w14:textId="66717A67" w:rsidR="00D5243D" w:rsidRPr="00D5243D" w:rsidRDefault="00D5243D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43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63CB0D" w14:textId="77777777" w:rsidR="00D5243D" w:rsidRPr="00D5243D" w:rsidRDefault="00D5243D" w:rsidP="00D5243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5243D">
              <w:rPr>
                <w:i/>
              </w:rPr>
              <w:t>eCAV</w:t>
            </w: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 Rel-17 CR0037R- Cat D</w:t>
            </w:r>
          </w:p>
          <w:p w14:paraId="71A70A28" w14:textId="77777777" w:rsidR="00D5243D" w:rsidRPr="00D5243D" w:rsidRDefault="00D5243D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477B7F9" w14:textId="77777777" w:rsidR="00D5243D" w:rsidRDefault="00D5243D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szCs w:val="18"/>
                <w:lang w:eastAsia="ar-SA"/>
              </w:rPr>
              <w:t>Revision of S1-193189.</w:t>
            </w:r>
          </w:p>
          <w:p w14:paraId="3E4D87C3" w14:textId="77777777" w:rsidR="00D5243D" w:rsidRPr="00D5243D" w:rsidRDefault="00D5243D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68EC5F1" w14:textId="77777777" w:rsidR="00D5243D" w:rsidRDefault="00D5243D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AF5C7EC" w14:textId="7E4C60D3" w:rsidR="00D5243D" w:rsidRPr="00D5243D" w:rsidRDefault="00D5243D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D5243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B1709" w:rsidRPr="00652642" w14:paraId="64D1917C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92833" w14:textId="77777777" w:rsidR="00EB1709" w:rsidRPr="001A238B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23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82A42" w14:textId="26016782" w:rsidR="00EB1709" w:rsidRPr="001A238B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82" w:history="1">
              <w:r w:rsidR="00EB1709" w:rsidRPr="001A238B">
                <w:rPr>
                  <w:rStyle w:val="Hyperlink"/>
                  <w:rFonts w:cs="Arial"/>
                  <w:color w:val="auto"/>
                </w:rPr>
                <w:t>S1-193195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9F7E0" w14:textId="77777777" w:rsidR="00EB1709" w:rsidRPr="001A238B" w:rsidRDefault="00EB1709" w:rsidP="00EB1709">
            <w:pPr>
              <w:snapToGrid w:val="0"/>
              <w:spacing w:after="0" w:line="240" w:lineRule="auto"/>
            </w:pPr>
            <w:r w:rsidRPr="001A238B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17144E" w14:textId="77777777" w:rsidR="00EB1709" w:rsidRPr="001A238B" w:rsidRDefault="00EB1709" w:rsidP="00EB1709">
            <w:pPr>
              <w:snapToGrid w:val="0"/>
              <w:spacing w:after="0" w:line="240" w:lineRule="auto"/>
            </w:pPr>
            <w:r w:rsidRPr="001A238B">
              <w:t xml:space="preserve">CR 22.104v17.1.0 </w:t>
            </w:r>
            <w:r w:rsidRPr="001A238B">
              <w:rPr>
                <w:noProof/>
              </w:rPr>
              <w:t>eCAV - Clock synchronization budget requirements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2DC90" w14:textId="177F556B" w:rsidR="00EB1709" w:rsidRPr="001A238B" w:rsidRDefault="001A238B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iin</w:t>
            </w:r>
            <w:r w:rsidRPr="001A238B">
              <w:rPr>
                <w:rFonts w:eastAsia="Times New Roman" w:cs="Arial"/>
                <w:szCs w:val="18"/>
                <w:lang w:eastAsia="ar-SA"/>
              </w:rPr>
              <w:t>to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both</w:t>
            </w:r>
            <w:r w:rsidRPr="001A238B">
              <w:rPr>
                <w:rFonts w:eastAsia="Times New Roman" w:cs="Arial"/>
                <w:szCs w:val="18"/>
                <w:lang w:eastAsia="ar-SA"/>
              </w:rPr>
              <w:t xml:space="preserve"> S1-1934</w:t>
            </w:r>
            <w:r w:rsidR="00F72E35">
              <w:rPr>
                <w:rFonts w:eastAsia="Times New Roman" w:cs="Arial"/>
                <w:szCs w:val="18"/>
                <w:lang w:eastAsia="ar-SA"/>
              </w:rPr>
              <w:t>35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and S1-193429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44D30" w14:textId="77777777" w:rsidR="00EB1709" w:rsidRPr="001A238B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A238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1A238B">
              <w:t>eCAV</w:t>
            </w:r>
            <w:r w:rsidRPr="001A238B">
              <w:rPr>
                <w:rFonts w:eastAsia="Arial Unicode MS" w:cs="Arial"/>
                <w:i/>
                <w:szCs w:val="18"/>
                <w:lang w:eastAsia="ar-SA"/>
              </w:rPr>
              <w:t xml:space="preserve"> Rel-17 CR0039R- Cat D</w:t>
            </w:r>
          </w:p>
          <w:p w14:paraId="1E921237" w14:textId="77777777" w:rsidR="00EB1709" w:rsidRPr="001A238B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976A84" w14:paraId="5E024A28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C72327" w14:textId="77777777" w:rsidR="00EB1709" w:rsidRPr="00B60BC4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C7898" w14:textId="50D88B34" w:rsidR="00EB1709" w:rsidRPr="00B60BC4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83" w:history="1">
              <w:r w:rsidR="00EB1709" w:rsidRPr="00B60BC4">
                <w:rPr>
                  <w:rStyle w:val="Hyperlink"/>
                  <w:rFonts w:cs="Arial"/>
                  <w:color w:val="auto"/>
                </w:rPr>
                <w:t>S1-193190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B287F" w14:textId="77777777" w:rsidR="00EB1709" w:rsidRPr="00B60BC4" w:rsidRDefault="00EB1709" w:rsidP="00EB1709">
            <w:pPr>
              <w:snapToGrid w:val="0"/>
              <w:spacing w:after="0" w:line="240" w:lineRule="auto"/>
            </w:pPr>
            <w:r w:rsidRPr="00B60BC4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D82B3" w14:textId="77777777" w:rsidR="00EB1709" w:rsidRPr="00B60BC4" w:rsidRDefault="00EB1709" w:rsidP="00EB1709">
            <w:pPr>
              <w:snapToGrid w:val="0"/>
              <w:spacing w:after="0" w:line="240" w:lineRule="auto"/>
            </w:pPr>
            <w:r w:rsidRPr="00B60BC4">
              <w:t xml:space="preserve">CR 22.104v17.1.0  </w:t>
            </w:r>
            <w:r w:rsidRPr="00B60BC4">
              <w:rPr>
                <w:noProof/>
              </w:rPr>
              <w:t>TS 22104 – Annex A for cooperative carrying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EC02E4" w14:textId="753F1719" w:rsidR="00EB1709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t>Revised to S1-193450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159444" w14:textId="77777777" w:rsidR="00EB1709" w:rsidRPr="00B60BC4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60BC4">
              <w:t>eCAV</w:t>
            </w: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 Rel-17 CR0038R- Cat F</w:t>
            </w:r>
          </w:p>
          <w:p w14:paraId="7237B406" w14:textId="02E36078" w:rsidR="003B7BD3" w:rsidRPr="00B60BC4" w:rsidRDefault="003B7BD3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>Moved from 8.8.1</w:t>
            </w:r>
          </w:p>
        </w:tc>
      </w:tr>
      <w:tr w:rsidR="00B60BC4" w:rsidRPr="00976A84" w14:paraId="53D30971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776E" w14:textId="6DFAF683" w:rsidR="00B60BC4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0BC4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8377" w14:textId="361C1482" w:rsidR="00B60BC4" w:rsidRPr="00B60BC4" w:rsidRDefault="007D38AF" w:rsidP="00EB1709">
            <w:pPr>
              <w:snapToGrid w:val="0"/>
              <w:spacing w:after="0" w:line="240" w:lineRule="auto"/>
            </w:pPr>
            <w:hyperlink r:id="rId84" w:history="1">
              <w:r w:rsidR="00B60BC4" w:rsidRPr="00B60BC4">
                <w:rPr>
                  <w:rStyle w:val="Hyperlink"/>
                  <w:rFonts w:cs="Arial"/>
                  <w:color w:val="auto"/>
                </w:rPr>
                <w:t>S1-193450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312B" w14:textId="38DC14E9" w:rsidR="00B60BC4" w:rsidRPr="00B60BC4" w:rsidRDefault="00B60BC4" w:rsidP="00EB1709">
            <w:pPr>
              <w:snapToGrid w:val="0"/>
              <w:spacing w:after="0" w:line="240" w:lineRule="auto"/>
            </w:pPr>
            <w:r w:rsidRPr="00B60BC4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F64C" w14:textId="6E1B0556" w:rsidR="00B60BC4" w:rsidRPr="00B60BC4" w:rsidRDefault="00B60BC4" w:rsidP="00EB1709">
            <w:pPr>
              <w:snapToGrid w:val="0"/>
              <w:spacing w:after="0" w:line="240" w:lineRule="auto"/>
            </w:pPr>
            <w:r w:rsidRPr="00B60BC4">
              <w:t>CR 22.104v17.1.0  TS 22104 – Annex A for cooperative carrying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E7383" w14:textId="77777777" w:rsidR="00B60BC4" w:rsidRPr="00B60BC4" w:rsidRDefault="00B60BC4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BCC2E" w14:textId="77777777" w:rsidR="00B60BC4" w:rsidRPr="00B60BC4" w:rsidRDefault="00B60BC4" w:rsidP="00B60BC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60BC4">
              <w:rPr>
                <w:i/>
              </w:rPr>
              <w:t>eCAV</w:t>
            </w: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 xml:space="preserve"> Rel-17 CR0038R- Cat F</w:t>
            </w:r>
          </w:p>
          <w:p w14:paraId="79F0DC5A" w14:textId="57B4E018" w:rsidR="00B60BC4" w:rsidRDefault="00B60BC4" w:rsidP="00B60BC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i/>
                <w:szCs w:val="18"/>
                <w:lang w:eastAsia="ar-SA"/>
              </w:rPr>
              <w:t>Moved from 8.8.1</w:t>
            </w:r>
          </w:p>
          <w:p w14:paraId="47424161" w14:textId="4FD00230" w:rsidR="00B60BC4" w:rsidRPr="00B60BC4" w:rsidRDefault="00B60BC4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0BC4">
              <w:rPr>
                <w:rFonts w:eastAsia="Arial Unicode MS" w:cs="Arial"/>
                <w:szCs w:val="18"/>
                <w:lang w:eastAsia="ar-SA"/>
              </w:rPr>
              <w:t>Revision of S1-193190.</w:t>
            </w:r>
          </w:p>
        </w:tc>
      </w:tr>
      <w:tr w:rsidR="00EB1709" w:rsidRPr="00F45489" w14:paraId="74D61025" w14:textId="77777777" w:rsidTr="00AD4436">
        <w:trPr>
          <w:gridBefore w:val="1"/>
          <w:wBefore w:w="113" w:type="dxa"/>
          <w:trHeight w:val="293"/>
        </w:trPr>
        <w:tc>
          <w:tcPr>
            <w:tcW w:w="1460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8E3C3AA" w14:textId="77777777" w:rsidR="00EB1709" w:rsidRPr="00F45489" w:rsidRDefault="00EB1709" w:rsidP="00EB1709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Others</w:t>
            </w:r>
          </w:p>
        </w:tc>
      </w:tr>
      <w:tr w:rsidR="00EB1709" w:rsidRPr="00652642" w14:paraId="32665C1A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364EE8" w14:textId="77777777" w:rsidR="00EB1709" w:rsidRPr="00D5243D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4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7DF0AC" w14:textId="29C49B13" w:rsidR="00EB1709" w:rsidRPr="00D5243D" w:rsidRDefault="007D38AF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85" w:history="1">
              <w:r w:rsidR="00EB1709" w:rsidRPr="00D5243D">
                <w:rPr>
                  <w:rStyle w:val="Hyperlink"/>
                  <w:rFonts w:cs="Arial"/>
                  <w:color w:val="auto"/>
                </w:rPr>
                <w:t>S1-193154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86E0E2" w14:textId="77777777" w:rsidR="00EB1709" w:rsidRPr="00D5243D" w:rsidRDefault="00EB1709" w:rsidP="00EB1709">
            <w:pPr>
              <w:snapToGrid w:val="0"/>
              <w:spacing w:after="0" w:line="240" w:lineRule="auto"/>
            </w:pPr>
            <w:r w:rsidRPr="00D5243D"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6E153E" w14:textId="77777777" w:rsidR="00EB1709" w:rsidRPr="00D5243D" w:rsidRDefault="00EB1709" w:rsidP="00EB1709">
            <w:pPr>
              <w:snapToGrid w:val="0"/>
              <w:spacing w:after="0" w:line="240" w:lineRule="auto"/>
            </w:pPr>
            <w:r w:rsidRPr="00D5243D">
              <w:t xml:space="preserve">CR 22.261v17.0.1 </w:t>
            </w:r>
            <w:r w:rsidRPr="00D5243D">
              <w:rPr>
                <w:noProof/>
              </w:rPr>
              <w:t>Operator provided end-to-end security for factory networks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31CEE1" w14:textId="7B2C5211" w:rsidR="00EB1709" w:rsidRPr="00D5243D" w:rsidRDefault="00D5243D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43D">
              <w:rPr>
                <w:rFonts w:eastAsia="Times New Roman" w:cs="Arial"/>
                <w:szCs w:val="18"/>
                <w:lang w:eastAsia="ar-SA"/>
              </w:rPr>
              <w:t>Revised to S1-193436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DA622E" w14:textId="77777777" w:rsidR="00EB1709" w:rsidRPr="00D5243D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5243D">
              <w:t>eCAV</w:t>
            </w: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 Rel-17 CR0430R- Cat B</w:t>
            </w:r>
          </w:p>
          <w:p w14:paraId="1BF573C0" w14:textId="77777777" w:rsidR="00EB1709" w:rsidRPr="00D5243D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5243D" w:rsidRPr="00652642" w14:paraId="5AE057BE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D2163" w14:textId="70F2E9F6" w:rsidR="00D5243D" w:rsidRPr="00D5243D" w:rsidRDefault="00D5243D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4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ABFC" w14:textId="2BBB93B9" w:rsidR="00D5243D" w:rsidRPr="00D5243D" w:rsidRDefault="007D38AF" w:rsidP="00EB1709">
            <w:pPr>
              <w:snapToGrid w:val="0"/>
              <w:spacing w:after="0" w:line="240" w:lineRule="auto"/>
            </w:pPr>
            <w:hyperlink r:id="rId86" w:history="1">
              <w:r w:rsidR="00D5243D" w:rsidRPr="00D5243D">
                <w:rPr>
                  <w:rStyle w:val="Hyperlink"/>
                  <w:rFonts w:cs="Arial"/>
                  <w:color w:val="auto"/>
                </w:rPr>
                <w:t>S1-193436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08DEE" w14:textId="02737E27" w:rsidR="00D5243D" w:rsidRPr="00D5243D" w:rsidRDefault="00D5243D" w:rsidP="00EB1709">
            <w:pPr>
              <w:snapToGrid w:val="0"/>
              <w:spacing w:after="0" w:line="240" w:lineRule="auto"/>
            </w:pPr>
            <w:r w:rsidRPr="00D5243D"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C3D2" w14:textId="23BB6248" w:rsidR="00D5243D" w:rsidRPr="00D5243D" w:rsidRDefault="00D5243D" w:rsidP="00EB1709">
            <w:pPr>
              <w:snapToGrid w:val="0"/>
              <w:spacing w:after="0" w:line="240" w:lineRule="auto"/>
            </w:pPr>
            <w:r w:rsidRPr="00D5243D">
              <w:t>CR 22.261v17.0.1 Operator provided end-to-end security for factory networks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21965" w14:textId="77777777" w:rsidR="00D5243D" w:rsidRPr="00D5243D" w:rsidRDefault="00D5243D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3B97" w14:textId="77777777" w:rsidR="00D5243D" w:rsidRPr="00D5243D" w:rsidRDefault="00D5243D" w:rsidP="00D5243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5243D">
              <w:rPr>
                <w:i/>
              </w:rPr>
              <w:t>eCAV</w:t>
            </w:r>
            <w:r w:rsidRPr="00D5243D">
              <w:rPr>
                <w:rFonts w:eastAsia="Arial Unicode MS" w:cs="Arial"/>
                <w:i/>
                <w:szCs w:val="18"/>
                <w:lang w:eastAsia="ar-SA"/>
              </w:rPr>
              <w:t xml:space="preserve"> Rel-17 CR0430R- Cat B</w:t>
            </w:r>
          </w:p>
          <w:p w14:paraId="3CFD21AF" w14:textId="77777777" w:rsidR="00D5243D" w:rsidRDefault="00D5243D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63503D2" w14:textId="32067682" w:rsidR="00D5243D" w:rsidRPr="00D5243D" w:rsidRDefault="00D5243D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243D">
              <w:rPr>
                <w:rFonts w:eastAsia="Arial Unicode MS" w:cs="Arial"/>
                <w:szCs w:val="18"/>
                <w:lang w:eastAsia="ar-SA"/>
              </w:rPr>
              <w:t>Revision of S1-193154.</w:t>
            </w:r>
          </w:p>
        </w:tc>
      </w:tr>
      <w:tr w:rsidR="00660713" w:rsidRPr="00F45489" w14:paraId="3C4335D5" w14:textId="77777777" w:rsidTr="00AD4436">
        <w:trPr>
          <w:gridBefore w:val="1"/>
          <w:wBefore w:w="113" w:type="dxa"/>
          <w:trHeight w:val="141"/>
        </w:trPr>
        <w:tc>
          <w:tcPr>
            <w:tcW w:w="14604" w:type="dxa"/>
            <w:gridSpan w:val="6"/>
            <w:shd w:val="clear" w:color="auto" w:fill="F2F2F2"/>
          </w:tcPr>
          <w:p w14:paraId="4612047E" w14:textId="77777777" w:rsidR="00660713" w:rsidRPr="00F45489" w:rsidRDefault="00660713" w:rsidP="004D4D24">
            <w:pPr>
              <w:pStyle w:val="Heading1"/>
            </w:pPr>
            <w:bookmarkStart w:id="5" w:name="_Toc316030635"/>
            <w:bookmarkStart w:id="6" w:name="_Toc324137376"/>
            <w:bookmarkStart w:id="7" w:name="_Toc331152540"/>
            <w:bookmarkStart w:id="8" w:name="_Toc378052466"/>
            <w:bookmarkStart w:id="9" w:name="_Toc387990775"/>
            <w:bookmarkStart w:id="10" w:name="_Toc395595526"/>
            <w:bookmarkStart w:id="11" w:name="_Toc414625506"/>
            <w:r w:rsidRPr="00F45489">
              <w:t xml:space="preserve">Work </w:t>
            </w:r>
            <w:r>
              <w:t>p</w:t>
            </w:r>
            <w:r w:rsidRPr="00F45489">
              <w:t xml:space="preserve">lanning </w:t>
            </w:r>
            <w:r>
              <w:t>c</w:t>
            </w:r>
            <w:r w:rsidRPr="00F45489">
              <w:t>ontributions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 w:rsidR="00660713" w:rsidRPr="00F45489" w14:paraId="0C9D4651" w14:textId="77777777" w:rsidTr="00AD4436">
        <w:trPr>
          <w:gridBefore w:val="1"/>
          <w:wBefore w:w="113" w:type="dxa"/>
          <w:trHeight w:val="141"/>
        </w:trPr>
        <w:tc>
          <w:tcPr>
            <w:tcW w:w="1460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0036097" w14:textId="77777777" w:rsidR="00660713" w:rsidRPr="00F45489" w:rsidRDefault="00660713" w:rsidP="004D4D24">
            <w:pPr>
              <w:pStyle w:val="Heading2"/>
            </w:pPr>
            <w:r>
              <w:t>Session information outputs</w:t>
            </w:r>
          </w:p>
        </w:tc>
      </w:tr>
      <w:tr w:rsidR="00660713" w:rsidRPr="00B46DDA" w14:paraId="6E09489C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619FF2" w14:textId="77777777" w:rsidR="00660713" w:rsidRPr="0048541F" w:rsidRDefault="00660713" w:rsidP="004D4D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541F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41F8BB" w14:textId="77777777" w:rsidR="00660713" w:rsidRPr="0048541F" w:rsidRDefault="007D38AF" w:rsidP="004D4D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7" w:history="1">
              <w:r w:rsidR="00660713" w:rsidRPr="0048541F">
                <w:rPr>
                  <w:rStyle w:val="Hyperlink"/>
                  <w:rFonts w:cs="Arial"/>
                  <w:color w:val="auto"/>
                </w:rPr>
                <w:t>S1-193238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EFF47A" w14:textId="77777777" w:rsidR="00660713" w:rsidRPr="0048541F" w:rsidRDefault="00660713" w:rsidP="004D4D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541F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82BE4C" w14:textId="77777777" w:rsidR="00660713" w:rsidRPr="0048541F" w:rsidRDefault="00660713" w:rsidP="004D4D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541F">
              <w:rPr>
                <w:rFonts w:eastAsia="Times New Roman" w:cs="Arial"/>
                <w:szCs w:val="18"/>
                <w:lang w:eastAsia="ar-SA"/>
              </w:rPr>
              <w:t>eCAV drafting agenda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CB1226" w14:textId="1B42A60B" w:rsidR="00660713" w:rsidRPr="0048541F" w:rsidRDefault="0048541F" w:rsidP="004D4D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54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83F98B" w14:textId="06C47B46" w:rsidR="00660713" w:rsidRPr="0048541F" w:rsidRDefault="00660713" w:rsidP="004D4D24">
            <w:pPr>
              <w:snapToGrid w:val="0"/>
              <w:spacing w:after="0" w:line="240" w:lineRule="auto"/>
            </w:pPr>
          </w:p>
        </w:tc>
      </w:tr>
      <w:tr w:rsidR="00660713" w:rsidRPr="00B46DDA" w14:paraId="4A346536" w14:textId="77777777" w:rsidTr="00AD4436">
        <w:trPr>
          <w:gridBefore w:val="1"/>
          <w:wBefore w:w="11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7BAF" w14:textId="77777777" w:rsidR="00660713" w:rsidRPr="00CD0F16" w:rsidRDefault="00660713" w:rsidP="004D4D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F16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E1E2" w14:textId="77777777" w:rsidR="00660713" w:rsidRPr="00CD0F16" w:rsidRDefault="007D38AF" w:rsidP="004D4D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8" w:history="1">
              <w:r w:rsidR="00660713" w:rsidRPr="0003116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S1-193239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277F1" w14:textId="77777777" w:rsidR="00660713" w:rsidRPr="00CD0F16" w:rsidRDefault="00660713" w:rsidP="004D4D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F16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00E0C" w14:textId="77777777" w:rsidR="00660713" w:rsidRPr="00CD0F16" w:rsidRDefault="00660713" w:rsidP="004D4D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51C1">
              <w:rPr>
                <w:rFonts w:eastAsia="Times New Roman" w:cs="Arial"/>
                <w:szCs w:val="18"/>
                <w:lang w:eastAsia="ar-SA"/>
              </w:rPr>
              <w:t xml:space="preserve">eCAV </w:t>
            </w:r>
            <w:r w:rsidRPr="00CD0F16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D6B8" w14:textId="77777777" w:rsidR="00660713" w:rsidRPr="00CD0F16" w:rsidRDefault="00660713" w:rsidP="004D4D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5546B" w14:textId="77777777" w:rsidR="00660713" w:rsidRPr="00B46DDA" w:rsidRDefault="00660713" w:rsidP="004D4D24">
            <w:pPr>
              <w:snapToGrid w:val="0"/>
              <w:spacing w:after="0" w:line="240" w:lineRule="auto"/>
            </w:pPr>
          </w:p>
        </w:tc>
      </w:tr>
      <w:tr w:rsidR="00AD4436" w14:paraId="5DD48FF5" w14:textId="77777777" w:rsidTr="00AD4436">
        <w:tblPrEx>
          <w:shd w:val="clear" w:color="auto" w:fill="auto"/>
        </w:tblPrEx>
        <w:trPr>
          <w:trHeight w:val="141"/>
        </w:trPr>
        <w:tc>
          <w:tcPr>
            <w:tcW w:w="14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1DBF1B6" w14:textId="62723B56" w:rsidR="00AD4436" w:rsidRDefault="00AD4436" w:rsidP="00AD4436">
            <w:pPr>
              <w:pStyle w:val="Heading1"/>
            </w:pPr>
            <w:r>
              <w:t>Summary of drafting session</w:t>
            </w:r>
          </w:p>
        </w:tc>
      </w:tr>
      <w:tr w:rsidR="00AD4436" w14:paraId="43A92452" w14:textId="77777777" w:rsidTr="00AD4436">
        <w:tblPrEx>
          <w:shd w:val="clear" w:color="auto" w:fill="auto"/>
        </w:tblPrEx>
        <w:trPr>
          <w:trHeight w:val="141"/>
        </w:trPr>
        <w:tc>
          <w:tcPr>
            <w:tcW w:w="14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396BA" w14:textId="367909A1" w:rsidR="00AD4436" w:rsidRDefault="00BC544D" w:rsidP="00BC445B">
            <w:pPr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50</w:t>
            </w:r>
            <w:r w:rsidR="00AD4436">
              <w:rPr>
                <w:rFonts w:eastAsia="Arial Unicode MS" w:cs="Arial"/>
                <w:szCs w:val="18"/>
                <w:lang w:eastAsia="en-GB"/>
              </w:rPr>
              <w:t xml:space="preserve"> Documents treated</w:t>
            </w:r>
          </w:p>
          <w:p w14:paraId="24DA268D" w14:textId="386CAEEA" w:rsidR="00AD4436" w:rsidRDefault="00BC544D" w:rsidP="00BC445B">
            <w:pPr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33</w:t>
            </w:r>
            <w:r w:rsidR="00AD4436">
              <w:rPr>
                <w:rFonts w:eastAsia="Arial Unicode MS" w:cs="Arial"/>
                <w:szCs w:val="18"/>
                <w:lang w:eastAsia="en-GB"/>
              </w:rPr>
              <w:t xml:space="preserve"> Revisions</w:t>
            </w:r>
          </w:p>
          <w:p w14:paraId="6005C5EA" w14:textId="73474012" w:rsidR="00AD4436" w:rsidRDefault="00BC544D" w:rsidP="00BC445B">
            <w:pPr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9</w:t>
            </w:r>
            <w:r w:rsidR="00AD4436">
              <w:rPr>
                <w:rFonts w:eastAsia="Arial Unicode MS" w:cs="Arial"/>
                <w:szCs w:val="18"/>
                <w:lang w:eastAsia="en-GB"/>
              </w:rPr>
              <w:t xml:space="preserve"> Agreed</w:t>
            </w:r>
          </w:p>
          <w:p w14:paraId="588681EA" w14:textId="211E38E9" w:rsidR="00AD4436" w:rsidRDefault="00BC544D" w:rsidP="00BC445B">
            <w:pPr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3</w:t>
            </w:r>
            <w:r w:rsidR="00AD4436">
              <w:rPr>
                <w:rFonts w:eastAsia="Arial Unicode MS" w:cs="Arial"/>
                <w:szCs w:val="18"/>
                <w:lang w:eastAsia="en-GB"/>
              </w:rPr>
              <w:t xml:space="preserve"> Noted</w:t>
            </w:r>
          </w:p>
          <w:p w14:paraId="3B32DB07" w14:textId="78B87E56" w:rsidR="00AD4436" w:rsidRDefault="00BC544D" w:rsidP="00BC445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21</w:t>
            </w:r>
            <w:r w:rsidR="00AD4436">
              <w:rPr>
                <w:rFonts w:eastAsia="Arial Unicode MS" w:cs="Arial"/>
                <w:szCs w:val="18"/>
                <w:lang w:eastAsia="en-GB"/>
              </w:rPr>
              <w:t xml:space="preserve"> Carried over to Plenary</w:t>
            </w:r>
          </w:p>
          <w:p w14:paraId="29098066" w14:textId="77777777" w:rsidR="00AD4436" w:rsidRDefault="00AD4436" w:rsidP="00BC445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Withdrawn</w:t>
            </w:r>
          </w:p>
          <w:p w14:paraId="6C8F8F43" w14:textId="0BC7BCCE" w:rsidR="00AD4436" w:rsidRDefault="00AD4436" w:rsidP="00BC445B">
            <w:pPr>
              <w:snapToGrid w:val="0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1</w:t>
            </w:r>
            <w:r>
              <w:rPr>
                <w:rFonts w:eastAsia="Arial Unicode MS" w:cs="Arial"/>
                <w:szCs w:val="18"/>
                <w:lang w:eastAsia="en-GB"/>
              </w:rPr>
              <w:t xml:space="preserve"> Not treated</w:t>
            </w:r>
            <w:r w:rsidR="00BC544D">
              <w:rPr>
                <w:rFonts w:eastAsia="Arial Unicode MS" w:cs="Arial"/>
                <w:szCs w:val="18"/>
                <w:lang w:eastAsia="en-GB"/>
              </w:rPr>
              <w:t xml:space="preserve"> (Vice-Chairman committed this SA 1 sin </w:t>
            </w:r>
            <w:r w:rsidR="00EC0111">
              <w:rPr>
                <w:rFonts w:eastAsia="Arial Unicode MS" w:cs="Arial"/>
                <w:szCs w:val="18"/>
                <w:lang w:eastAsia="en-GB"/>
              </w:rPr>
              <w:t>and is</w:t>
            </w:r>
            <w:r w:rsidR="00BC544D">
              <w:rPr>
                <w:rFonts w:eastAsia="Arial Unicode MS" w:cs="Arial"/>
                <w:szCs w:val="18"/>
                <w:lang w:eastAsia="en-GB"/>
              </w:rPr>
              <w:t xml:space="preserve"> willing to run 5 email approvals to atone and appeals for plenary treatment</w:t>
            </w:r>
            <w:r w:rsidR="00EC0111">
              <w:rPr>
                <w:rFonts w:eastAsia="Arial Unicode MS" w:cs="Arial"/>
                <w:szCs w:val="18"/>
                <w:lang w:eastAsia="en-GB"/>
              </w:rPr>
              <w:t>)</w:t>
            </w:r>
            <w:bookmarkStart w:id="12" w:name="_GoBack"/>
            <w:bookmarkEnd w:id="12"/>
          </w:p>
          <w:p w14:paraId="5A77DEBF" w14:textId="56353101" w:rsidR="00AD4436" w:rsidRDefault="00BC544D" w:rsidP="00BC445B">
            <w:pPr>
              <w:snapToGrid w:val="0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</w:t>
            </w:r>
            <w:r w:rsidR="00AD4436">
              <w:rPr>
                <w:rFonts w:eastAsia="Arial Unicode MS" w:cs="Arial"/>
                <w:szCs w:val="18"/>
                <w:lang w:eastAsia="en-GB"/>
              </w:rPr>
              <w:t xml:space="preserve"> Late document (treated)</w:t>
            </w:r>
          </w:p>
        </w:tc>
      </w:tr>
    </w:tbl>
    <w:p w14:paraId="66EC6862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3003E" w14:textId="77777777" w:rsidR="007D38AF" w:rsidRDefault="007D38AF" w:rsidP="002E015E">
      <w:pPr>
        <w:spacing w:after="0" w:line="240" w:lineRule="auto"/>
      </w:pPr>
      <w:r>
        <w:separator/>
      </w:r>
    </w:p>
  </w:endnote>
  <w:endnote w:type="continuationSeparator" w:id="0">
    <w:p w14:paraId="65BB32DF" w14:textId="77777777" w:rsidR="007D38AF" w:rsidRDefault="007D38AF" w:rsidP="002E015E">
      <w:pPr>
        <w:spacing w:after="0" w:line="240" w:lineRule="auto"/>
      </w:pPr>
      <w:r>
        <w:continuationSeparator/>
      </w:r>
    </w:p>
  </w:endnote>
  <w:endnote w:type="continuationNotice" w:id="1">
    <w:p w14:paraId="3D28F9A6" w14:textId="77777777" w:rsidR="007D38AF" w:rsidRDefault="007D38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2BCFB" w14:textId="77777777" w:rsidR="007D38AF" w:rsidRDefault="007D38AF" w:rsidP="002E015E">
      <w:pPr>
        <w:spacing w:after="0" w:line="240" w:lineRule="auto"/>
      </w:pPr>
      <w:r>
        <w:separator/>
      </w:r>
    </w:p>
  </w:footnote>
  <w:footnote w:type="continuationSeparator" w:id="0">
    <w:p w14:paraId="361FD87B" w14:textId="77777777" w:rsidR="007D38AF" w:rsidRDefault="007D38AF" w:rsidP="002E015E">
      <w:pPr>
        <w:spacing w:after="0" w:line="240" w:lineRule="auto"/>
      </w:pPr>
      <w:r>
        <w:continuationSeparator/>
      </w:r>
    </w:p>
  </w:footnote>
  <w:footnote w:type="continuationNotice" w:id="1">
    <w:p w14:paraId="4039EDCC" w14:textId="77777777" w:rsidR="007D38AF" w:rsidRDefault="007D38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177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96F"/>
    <w:rsid w:val="000172C3"/>
    <w:rsid w:val="00020612"/>
    <w:rsid w:val="000208FD"/>
    <w:rsid w:val="000223C7"/>
    <w:rsid w:val="000227AB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54"/>
    <w:rsid w:val="000309B5"/>
    <w:rsid w:val="00030B04"/>
    <w:rsid w:val="0003100F"/>
    <w:rsid w:val="00031075"/>
    <w:rsid w:val="0003116C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D25"/>
    <w:rsid w:val="00036E12"/>
    <w:rsid w:val="00036EE3"/>
    <w:rsid w:val="0003714E"/>
    <w:rsid w:val="00037820"/>
    <w:rsid w:val="00037C6B"/>
    <w:rsid w:val="00040EB7"/>
    <w:rsid w:val="00040FF1"/>
    <w:rsid w:val="00041335"/>
    <w:rsid w:val="000415D9"/>
    <w:rsid w:val="000420C7"/>
    <w:rsid w:val="00042B7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02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57E"/>
    <w:rsid w:val="000675A4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49E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86DD8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5C4"/>
    <w:rsid w:val="00092C61"/>
    <w:rsid w:val="0009445D"/>
    <w:rsid w:val="0009485D"/>
    <w:rsid w:val="000949B2"/>
    <w:rsid w:val="00094BD9"/>
    <w:rsid w:val="00095347"/>
    <w:rsid w:val="00095728"/>
    <w:rsid w:val="000958B3"/>
    <w:rsid w:val="000958E7"/>
    <w:rsid w:val="000959FD"/>
    <w:rsid w:val="00096877"/>
    <w:rsid w:val="00096D5A"/>
    <w:rsid w:val="00097AF0"/>
    <w:rsid w:val="00097B41"/>
    <w:rsid w:val="00097E76"/>
    <w:rsid w:val="000A135B"/>
    <w:rsid w:val="000A2796"/>
    <w:rsid w:val="000A2BEC"/>
    <w:rsid w:val="000A2FCF"/>
    <w:rsid w:val="000A3304"/>
    <w:rsid w:val="000A3C85"/>
    <w:rsid w:val="000A3E47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B7247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5AEF"/>
    <w:rsid w:val="000C629C"/>
    <w:rsid w:val="000C64DE"/>
    <w:rsid w:val="000C6AF0"/>
    <w:rsid w:val="000C7586"/>
    <w:rsid w:val="000C7FB5"/>
    <w:rsid w:val="000D031C"/>
    <w:rsid w:val="000D0837"/>
    <w:rsid w:val="000D0AB8"/>
    <w:rsid w:val="000D141C"/>
    <w:rsid w:val="000D1D9F"/>
    <w:rsid w:val="000D2677"/>
    <w:rsid w:val="000D27DE"/>
    <w:rsid w:val="000D2B6F"/>
    <w:rsid w:val="000D2CFF"/>
    <w:rsid w:val="000D35D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5B5"/>
    <w:rsid w:val="000E495C"/>
    <w:rsid w:val="000E49B8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48D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7D4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1B3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A6E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8E2"/>
    <w:rsid w:val="00127901"/>
    <w:rsid w:val="00130E6A"/>
    <w:rsid w:val="00130EDE"/>
    <w:rsid w:val="00131A57"/>
    <w:rsid w:val="00132467"/>
    <w:rsid w:val="0013246A"/>
    <w:rsid w:val="00132985"/>
    <w:rsid w:val="00134744"/>
    <w:rsid w:val="00135CF0"/>
    <w:rsid w:val="00136C27"/>
    <w:rsid w:val="00137177"/>
    <w:rsid w:val="0013726E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B2D"/>
    <w:rsid w:val="001505E8"/>
    <w:rsid w:val="001507DF"/>
    <w:rsid w:val="00150FE7"/>
    <w:rsid w:val="001511B0"/>
    <w:rsid w:val="001511C6"/>
    <w:rsid w:val="0015168B"/>
    <w:rsid w:val="00152123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3AB2"/>
    <w:rsid w:val="00163F64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379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57A4"/>
    <w:rsid w:val="001860D5"/>
    <w:rsid w:val="0018673A"/>
    <w:rsid w:val="00186F71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38B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0F18"/>
    <w:rsid w:val="001B104F"/>
    <w:rsid w:val="001B1B94"/>
    <w:rsid w:val="001B21A1"/>
    <w:rsid w:val="001B2540"/>
    <w:rsid w:val="001B33B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058"/>
    <w:rsid w:val="001D3ACC"/>
    <w:rsid w:val="001D4352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F86"/>
    <w:rsid w:val="001F7610"/>
    <w:rsid w:val="00200201"/>
    <w:rsid w:val="0020039E"/>
    <w:rsid w:val="002003BE"/>
    <w:rsid w:val="00201141"/>
    <w:rsid w:val="002011D3"/>
    <w:rsid w:val="0020123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6B24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3DD"/>
    <w:rsid w:val="002155B5"/>
    <w:rsid w:val="00215CE9"/>
    <w:rsid w:val="00215FD5"/>
    <w:rsid w:val="00216121"/>
    <w:rsid w:val="002164F7"/>
    <w:rsid w:val="002178B3"/>
    <w:rsid w:val="00217E05"/>
    <w:rsid w:val="00220C8D"/>
    <w:rsid w:val="00220E17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3E2"/>
    <w:rsid w:val="002327AD"/>
    <w:rsid w:val="002327D2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2FFD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57766"/>
    <w:rsid w:val="0026037A"/>
    <w:rsid w:val="002610F3"/>
    <w:rsid w:val="0026123A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4B7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3D9"/>
    <w:rsid w:val="00276B89"/>
    <w:rsid w:val="002777A7"/>
    <w:rsid w:val="0027795A"/>
    <w:rsid w:val="00277A17"/>
    <w:rsid w:val="0028085A"/>
    <w:rsid w:val="00280F9C"/>
    <w:rsid w:val="00281043"/>
    <w:rsid w:val="0028172E"/>
    <w:rsid w:val="0028210B"/>
    <w:rsid w:val="00282374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B1C"/>
    <w:rsid w:val="002A7773"/>
    <w:rsid w:val="002A796E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132"/>
    <w:rsid w:val="002C4381"/>
    <w:rsid w:val="002C4620"/>
    <w:rsid w:val="002C470A"/>
    <w:rsid w:val="002C5477"/>
    <w:rsid w:val="002C5D35"/>
    <w:rsid w:val="002C5DE3"/>
    <w:rsid w:val="002C61B5"/>
    <w:rsid w:val="002C69A2"/>
    <w:rsid w:val="002C7A8E"/>
    <w:rsid w:val="002C7C33"/>
    <w:rsid w:val="002D0ADC"/>
    <w:rsid w:val="002D0C91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854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1AEB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398"/>
    <w:rsid w:val="002E7571"/>
    <w:rsid w:val="002E7660"/>
    <w:rsid w:val="002E7E06"/>
    <w:rsid w:val="002F0270"/>
    <w:rsid w:val="002F053F"/>
    <w:rsid w:val="002F09E7"/>
    <w:rsid w:val="002F13C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89B"/>
    <w:rsid w:val="00305B7B"/>
    <w:rsid w:val="003061F4"/>
    <w:rsid w:val="003065E8"/>
    <w:rsid w:val="0030697C"/>
    <w:rsid w:val="00306E7B"/>
    <w:rsid w:val="00306FB5"/>
    <w:rsid w:val="00307464"/>
    <w:rsid w:val="003074B4"/>
    <w:rsid w:val="00307631"/>
    <w:rsid w:val="003076BE"/>
    <w:rsid w:val="003079BD"/>
    <w:rsid w:val="00310E8A"/>
    <w:rsid w:val="0031233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A0A"/>
    <w:rsid w:val="00331C02"/>
    <w:rsid w:val="003326FF"/>
    <w:rsid w:val="003329A3"/>
    <w:rsid w:val="003334C8"/>
    <w:rsid w:val="003339A0"/>
    <w:rsid w:val="00334341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1A"/>
    <w:rsid w:val="00346326"/>
    <w:rsid w:val="003465AD"/>
    <w:rsid w:val="00346CE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CD4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4E4F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50D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6E96"/>
    <w:rsid w:val="003770DA"/>
    <w:rsid w:val="003802AF"/>
    <w:rsid w:val="003807DE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6D1F"/>
    <w:rsid w:val="00397583"/>
    <w:rsid w:val="003977F9"/>
    <w:rsid w:val="00397F95"/>
    <w:rsid w:val="003A005E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BD3"/>
    <w:rsid w:val="003B7C90"/>
    <w:rsid w:val="003C18D7"/>
    <w:rsid w:val="003C1A64"/>
    <w:rsid w:val="003C1B79"/>
    <w:rsid w:val="003C1E80"/>
    <w:rsid w:val="003C1EB5"/>
    <w:rsid w:val="003C1EFF"/>
    <w:rsid w:val="003C1F53"/>
    <w:rsid w:val="003C3860"/>
    <w:rsid w:val="003C3B06"/>
    <w:rsid w:val="003C3BB6"/>
    <w:rsid w:val="003C41C5"/>
    <w:rsid w:val="003C4E81"/>
    <w:rsid w:val="003C5961"/>
    <w:rsid w:val="003C6835"/>
    <w:rsid w:val="003C6C91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3F6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0F9"/>
    <w:rsid w:val="003E638D"/>
    <w:rsid w:val="003E66D1"/>
    <w:rsid w:val="003E6BE9"/>
    <w:rsid w:val="003E6F40"/>
    <w:rsid w:val="003F0271"/>
    <w:rsid w:val="003F033D"/>
    <w:rsid w:val="003F03DA"/>
    <w:rsid w:val="003F1778"/>
    <w:rsid w:val="003F22AB"/>
    <w:rsid w:val="003F244D"/>
    <w:rsid w:val="003F35E1"/>
    <w:rsid w:val="003F365D"/>
    <w:rsid w:val="003F4261"/>
    <w:rsid w:val="003F4427"/>
    <w:rsid w:val="003F4499"/>
    <w:rsid w:val="003F4575"/>
    <w:rsid w:val="003F4A64"/>
    <w:rsid w:val="003F5375"/>
    <w:rsid w:val="003F5996"/>
    <w:rsid w:val="003F5DA0"/>
    <w:rsid w:val="003F6679"/>
    <w:rsid w:val="003F6680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709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26C5"/>
    <w:rsid w:val="0042292C"/>
    <w:rsid w:val="00424283"/>
    <w:rsid w:val="00424916"/>
    <w:rsid w:val="00424EDE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D4F"/>
    <w:rsid w:val="00450F91"/>
    <w:rsid w:val="0045107C"/>
    <w:rsid w:val="0045135F"/>
    <w:rsid w:val="00451866"/>
    <w:rsid w:val="00451F45"/>
    <w:rsid w:val="004523C6"/>
    <w:rsid w:val="00454196"/>
    <w:rsid w:val="00454688"/>
    <w:rsid w:val="004551C1"/>
    <w:rsid w:val="004554B0"/>
    <w:rsid w:val="004557BB"/>
    <w:rsid w:val="004560FB"/>
    <w:rsid w:val="00456C6F"/>
    <w:rsid w:val="00456FA0"/>
    <w:rsid w:val="00457575"/>
    <w:rsid w:val="0045774A"/>
    <w:rsid w:val="0046085B"/>
    <w:rsid w:val="004619C5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222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62D"/>
    <w:rsid w:val="00481B37"/>
    <w:rsid w:val="00481D6D"/>
    <w:rsid w:val="004825E9"/>
    <w:rsid w:val="004827CA"/>
    <w:rsid w:val="00482963"/>
    <w:rsid w:val="00482A02"/>
    <w:rsid w:val="00482A18"/>
    <w:rsid w:val="00483AAD"/>
    <w:rsid w:val="00484DF2"/>
    <w:rsid w:val="0048541F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55CB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5BAC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F82"/>
    <w:rsid w:val="004B645F"/>
    <w:rsid w:val="004B6660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48A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1A9"/>
    <w:rsid w:val="004D3C10"/>
    <w:rsid w:val="004D4B06"/>
    <w:rsid w:val="004D4D24"/>
    <w:rsid w:val="004D4DBD"/>
    <w:rsid w:val="004D59A5"/>
    <w:rsid w:val="004D59BB"/>
    <w:rsid w:val="004D6F11"/>
    <w:rsid w:val="004D6F94"/>
    <w:rsid w:val="004D7D5E"/>
    <w:rsid w:val="004D7FBC"/>
    <w:rsid w:val="004E0124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F38"/>
    <w:rsid w:val="004F24F2"/>
    <w:rsid w:val="004F2B7C"/>
    <w:rsid w:val="004F2BB2"/>
    <w:rsid w:val="004F2D13"/>
    <w:rsid w:val="004F3950"/>
    <w:rsid w:val="004F3CC4"/>
    <w:rsid w:val="004F44AC"/>
    <w:rsid w:val="004F44C5"/>
    <w:rsid w:val="004F4E8D"/>
    <w:rsid w:val="004F4F4B"/>
    <w:rsid w:val="004F5B75"/>
    <w:rsid w:val="004F5D21"/>
    <w:rsid w:val="004F61A5"/>
    <w:rsid w:val="004F6DE8"/>
    <w:rsid w:val="004F6F81"/>
    <w:rsid w:val="004F7420"/>
    <w:rsid w:val="004F77C1"/>
    <w:rsid w:val="00500281"/>
    <w:rsid w:val="005005C9"/>
    <w:rsid w:val="005010C3"/>
    <w:rsid w:val="00501162"/>
    <w:rsid w:val="00501E9F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2B"/>
    <w:rsid w:val="005229C7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27FE3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2A2"/>
    <w:rsid w:val="0053656F"/>
    <w:rsid w:val="00536ED1"/>
    <w:rsid w:val="00537671"/>
    <w:rsid w:val="005401ED"/>
    <w:rsid w:val="005402FE"/>
    <w:rsid w:val="00540A3E"/>
    <w:rsid w:val="00540A58"/>
    <w:rsid w:val="005414B6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1DF9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D72"/>
    <w:rsid w:val="00556E5E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764"/>
    <w:rsid w:val="005668E1"/>
    <w:rsid w:val="00567DB4"/>
    <w:rsid w:val="00567EEB"/>
    <w:rsid w:val="00570128"/>
    <w:rsid w:val="0057053F"/>
    <w:rsid w:val="00570DDD"/>
    <w:rsid w:val="0057153F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4F7D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044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A80"/>
    <w:rsid w:val="005A4F43"/>
    <w:rsid w:val="005A54EE"/>
    <w:rsid w:val="005A55AA"/>
    <w:rsid w:val="005A5AD7"/>
    <w:rsid w:val="005A5C18"/>
    <w:rsid w:val="005A5EB2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11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74B"/>
    <w:rsid w:val="005F3EF6"/>
    <w:rsid w:val="005F41F5"/>
    <w:rsid w:val="005F4816"/>
    <w:rsid w:val="005F4FCA"/>
    <w:rsid w:val="005F58D7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13D"/>
    <w:rsid w:val="006229FE"/>
    <w:rsid w:val="00623AAB"/>
    <w:rsid w:val="00623AB4"/>
    <w:rsid w:val="00623E59"/>
    <w:rsid w:val="00623F1F"/>
    <w:rsid w:val="00624084"/>
    <w:rsid w:val="006249D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953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57BEF"/>
    <w:rsid w:val="00660713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674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4C1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29E6"/>
    <w:rsid w:val="006B3226"/>
    <w:rsid w:val="006B3782"/>
    <w:rsid w:val="006B37CB"/>
    <w:rsid w:val="006B39AA"/>
    <w:rsid w:val="006B3A09"/>
    <w:rsid w:val="006B3CD8"/>
    <w:rsid w:val="006B3F7E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7EB"/>
    <w:rsid w:val="006B7EDF"/>
    <w:rsid w:val="006C065B"/>
    <w:rsid w:val="006C0881"/>
    <w:rsid w:val="006C08B0"/>
    <w:rsid w:val="006C1579"/>
    <w:rsid w:val="006C1EC0"/>
    <w:rsid w:val="006C25A8"/>
    <w:rsid w:val="006C333B"/>
    <w:rsid w:val="006C3EC2"/>
    <w:rsid w:val="006C439D"/>
    <w:rsid w:val="006C4A83"/>
    <w:rsid w:val="006C4D10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F4A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296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108B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4B5B"/>
    <w:rsid w:val="007453D4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8E5"/>
    <w:rsid w:val="00765945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69A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6E2E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7C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8AF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49"/>
    <w:rsid w:val="007E1258"/>
    <w:rsid w:val="007E1BE8"/>
    <w:rsid w:val="007E1C23"/>
    <w:rsid w:val="007E251A"/>
    <w:rsid w:val="007E2904"/>
    <w:rsid w:val="007E32CB"/>
    <w:rsid w:val="007E3646"/>
    <w:rsid w:val="007E38DB"/>
    <w:rsid w:val="007E431F"/>
    <w:rsid w:val="007E48AE"/>
    <w:rsid w:val="007E5218"/>
    <w:rsid w:val="007E6A7A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0F1A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42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AF8"/>
    <w:rsid w:val="00824B7B"/>
    <w:rsid w:val="00824D59"/>
    <w:rsid w:val="0082506D"/>
    <w:rsid w:val="008250F5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75E"/>
    <w:rsid w:val="00832B50"/>
    <w:rsid w:val="00832E28"/>
    <w:rsid w:val="008333A4"/>
    <w:rsid w:val="00833C15"/>
    <w:rsid w:val="00833DCD"/>
    <w:rsid w:val="00834228"/>
    <w:rsid w:val="0083433F"/>
    <w:rsid w:val="00834EE6"/>
    <w:rsid w:val="0083507C"/>
    <w:rsid w:val="0083512C"/>
    <w:rsid w:val="00835BA0"/>
    <w:rsid w:val="00835D08"/>
    <w:rsid w:val="0083613B"/>
    <w:rsid w:val="0083652F"/>
    <w:rsid w:val="00836ABB"/>
    <w:rsid w:val="00836D4A"/>
    <w:rsid w:val="008376C9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4C2B"/>
    <w:rsid w:val="008560BB"/>
    <w:rsid w:val="0085655A"/>
    <w:rsid w:val="0085753F"/>
    <w:rsid w:val="00857B27"/>
    <w:rsid w:val="00860075"/>
    <w:rsid w:val="0086048A"/>
    <w:rsid w:val="00860897"/>
    <w:rsid w:val="00860B45"/>
    <w:rsid w:val="00860BC4"/>
    <w:rsid w:val="00860D7C"/>
    <w:rsid w:val="0086108E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184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262"/>
    <w:rsid w:val="0087332F"/>
    <w:rsid w:val="0087391C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9F1"/>
    <w:rsid w:val="00885E0A"/>
    <w:rsid w:val="0088630F"/>
    <w:rsid w:val="008871A6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0CE"/>
    <w:rsid w:val="008A32E0"/>
    <w:rsid w:val="008A3C83"/>
    <w:rsid w:val="008A470F"/>
    <w:rsid w:val="008A4842"/>
    <w:rsid w:val="008A4AB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62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1F0B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412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2E92"/>
    <w:rsid w:val="009233B3"/>
    <w:rsid w:val="00923520"/>
    <w:rsid w:val="0092355E"/>
    <w:rsid w:val="00923585"/>
    <w:rsid w:val="0092380A"/>
    <w:rsid w:val="00923F18"/>
    <w:rsid w:val="00924289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B0C"/>
    <w:rsid w:val="00941CAD"/>
    <w:rsid w:val="00941D0B"/>
    <w:rsid w:val="00942333"/>
    <w:rsid w:val="0094238A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4B3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2C2D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00A"/>
    <w:rsid w:val="0097680C"/>
    <w:rsid w:val="00976A84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5B7"/>
    <w:rsid w:val="00984905"/>
    <w:rsid w:val="00984D1C"/>
    <w:rsid w:val="00985648"/>
    <w:rsid w:val="00985781"/>
    <w:rsid w:val="009857BC"/>
    <w:rsid w:val="00986303"/>
    <w:rsid w:val="009863AF"/>
    <w:rsid w:val="00987EEE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25A"/>
    <w:rsid w:val="009C0595"/>
    <w:rsid w:val="009C07FC"/>
    <w:rsid w:val="009C1672"/>
    <w:rsid w:val="009C25D9"/>
    <w:rsid w:val="009C2672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8D8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4999"/>
    <w:rsid w:val="00A0500A"/>
    <w:rsid w:val="00A0515B"/>
    <w:rsid w:val="00A0561D"/>
    <w:rsid w:val="00A05FE2"/>
    <w:rsid w:val="00A07741"/>
    <w:rsid w:val="00A07D3A"/>
    <w:rsid w:val="00A07EB2"/>
    <w:rsid w:val="00A10718"/>
    <w:rsid w:val="00A107BC"/>
    <w:rsid w:val="00A10B8B"/>
    <w:rsid w:val="00A10F79"/>
    <w:rsid w:val="00A110DE"/>
    <w:rsid w:val="00A11290"/>
    <w:rsid w:val="00A11A4F"/>
    <w:rsid w:val="00A11FB3"/>
    <w:rsid w:val="00A124DB"/>
    <w:rsid w:val="00A13437"/>
    <w:rsid w:val="00A13765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84C"/>
    <w:rsid w:val="00A21929"/>
    <w:rsid w:val="00A220D4"/>
    <w:rsid w:val="00A22488"/>
    <w:rsid w:val="00A22A09"/>
    <w:rsid w:val="00A22C99"/>
    <w:rsid w:val="00A22E90"/>
    <w:rsid w:val="00A2301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5D54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A15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CEA"/>
    <w:rsid w:val="00A47F55"/>
    <w:rsid w:val="00A51976"/>
    <w:rsid w:val="00A51AEE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9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5EF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2C1"/>
    <w:rsid w:val="00AA13EF"/>
    <w:rsid w:val="00AA1AB0"/>
    <w:rsid w:val="00AA2618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AF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1C2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6EE"/>
    <w:rsid w:val="00AC6FC1"/>
    <w:rsid w:val="00AC7195"/>
    <w:rsid w:val="00AC737F"/>
    <w:rsid w:val="00AC7400"/>
    <w:rsid w:val="00AC78ED"/>
    <w:rsid w:val="00AC7EAE"/>
    <w:rsid w:val="00AD03EC"/>
    <w:rsid w:val="00AD066A"/>
    <w:rsid w:val="00AD085E"/>
    <w:rsid w:val="00AD08CE"/>
    <w:rsid w:val="00AD0C55"/>
    <w:rsid w:val="00AD19C5"/>
    <w:rsid w:val="00AD2430"/>
    <w:rsid w:val="00AD27AE"/>
    <w:rsid w:val="00AD3227"/>
    <w:rsid w:val="00AD3DD7"/>
    <w:rsid w:val="00AD43F3"/>
    <w:rsid w:val="00AD4436"/>
    <w:rsid w:val="00AD454A"/>
    <w:rsid w:val="00AD561E"/>
    <w:rsid w:val="00AD58FD"/>
    <w:rsid w:val="00AD5FA2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308E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1B6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7E5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6F24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520"/>
    <w:rsid w:val="00B459E0"/>
    <w:rsid w:val="00B46073"/>
    <w:rsid w:val="00B466AC"/>
    <w:rsid w:val="00B46DDA"/>
    <w:rsid w:val="00B470CB"/>
    <w:rsid w:val="00B505A4"/>
    <w:rsid w:val="00B50965"/>
    <w:rsid w:val="00B50E1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0BC4"/>
    <w:rsid w:val="00B61C89"/>
    <w:rsid w:val="00B62936"/>
    <w:rsid w:val="00B62EE7"/>
    <w:rsid w:val="00B637FE"/>
    <w:rsid w:val="00B63ACD"/>
    <w:rsid w:val="00B63C3D"/>
    <w:rsid w:val="00B63D8B"/>
    <w:rsid w:val="00B6446B"/>
    <w:rsid w:val="00B645E4"/>
    <w:rsid w:val="00B64F16"/>
    <w:rsid w:val="00B65A45"/>
    <w:rsid w:val="00B65CF3"/>
    <w:rsid w:val="00B661AF"/>
    <w:rsid w:val="00B669F4"/>
    <w:rsid w:val="00B66A20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6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A7E22"/>
    <w:rsid w:val="00BB050E"/>
    <w:rsid w:val="00BB0661"/>
    <w:rsid w:val="00BB07CE"/>
    <w:rsid w:val="00BB0ECB"/>
    <w:rsid w:val="00BB0FB8"/>
    <w:rsid w:val="00BB153B"/>
    <w:rsid w:val="00BB19C5"/>
    <w:rsid w:val="00BB29E2"/>
    <w:rsid w:val="00BB3444"/>
    <w:rsid w:val="00BB348D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44D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680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8B7"/>
    <w:rsid w:val="00BE3926"/>
    <w:rsid w:val="00BE3FF1"/>
    <w:rsid w:val="00BE4663"/>
    <w:rsid w:val="00BE4955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0BB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494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871"/>
    <w:rsid w:val="00C3187A"/>
    <w:rsid w:val="00C318CC"/>
    <w:rsid w:val="00C31B81"/>
    <w:rsid w:val="00C31CB5"/>
    <w:rsid w:val="00C330D9"/>
    <w:rsid w:val="00C335CA"/>
    <w:rsid w:val="00C33938"/>
    <w:rsid w:val="00C33E8F"/>
    <w:rsid w:val="00C35F58"/>
    <w:rsid w:val="00C368FC"/>
    <w:rsid w:val="00C3695A"/>
    <w:rsid w:val="00C3742A"/>
    <w:rsid w:val="00C37628"/>
    <w:rsid w:val="00C37AD6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4350"/>
    <w:rsid w:val="00C850CA"/>
    <w:rsid w:val="00C85290"/>
    <w:rsid w:val="00C859BE"/>
    <w:rsid w:val="00C86A11"/>
    <w:rsid w:val="00C9083B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E3D"/>
    <w:rsid w:val="00CB3FF1"/>
    <w:rsid w:val="00CB4ABC"/>
    <w:rsid w:val="00CB4B46"/>
    <w:rsid w:val="00CB52D0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72B"/>
    <w:rsid w:val="00CD7B04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824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6A80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7E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3FA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295"/>
    <w:rsid w:val="00D3132E"/>
    <w:rsid w:val="00D334EC"/>
    <w:rsid w:val="00D335D0"/>
    <w:rsid w:val="00D33975"/>
    <w:rsid w:val="00D33BBB"/>
    <w:rsid w:val="00D346EE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176"/>
    <w:rsid w:val="00D465D2"/>
    <w:rsid w:val="00D4685F"/>
    <w:rsid w:val="00D46B9B"/>
    <w:rsid w:val="00D471FC"/>
    <w:rsid w:val="00D47453"/>
    <w:rsid w:val="00D4755A"/>
    <w:rsid w:val="00D47DE6"/>
    <w:rsid w:val="00D50287"/>
    <w:rsid w:val="00D5243D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0E36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E86"/>
    <w:rsid w:val="00D92CBA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379"/>
    <w:rsid w:val="00D96BF3"/>
    <w:rsid w:val="00D974FF"/>
    <w:rsid w:val="00D97CE0"/>
    <w:rsid w:val="00DA0D6B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98D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58"/>
    <w:rsid w:val="00DE2B83"/>
    <w:rsid w:val="00DE3794"/>
    <w:rsid w:val="00DE38EC"/>
    <w:rsid w:val="00DE3E2E"/>
    <w:rsid w:val="00DE3E7A"/>
    <w:rsid w:val="00DE3EFA"/>
    <w:rsid w:val="00DE41D4"/>
    <w:rsid w:val="00DE4441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9C3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33C"/>
    <w:rsid w:val="00E366F0"/>
    <w:rsid w:val="00E36EC3"/>
    <w:rsid w:val="00E374AA"/>
    <w:rsid w:val="00E375A3"/>
    <w:rsid w:val="00E37668"/>
    <w:rsid w:val="00E37A23"/>
    <w:rsid w:val="00E41D21"/>
    <w:rsid w:val="00E421A2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537"/>
    <w:rsid w:val="00E47C82"/>
    <w:rsid w:val="00E47EB9"/>
    <w:rsid w:val="00E504C3"/>
    <w:rsid w:val="00E50E1C"/>
    <w:rsid w:val="00E517E3"/>
    <w:rsid w:val="00E51F76"/>
    <w:rsid w:val="00E5268E"/>
    <w:rsid w:val="00E53D87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8F9"/>
    <w:rsid w:val="00E64993"/>
    <w:rsid w:val="00E6550D"/>
    <w:rsid w:val="00E65D44"/>
    <w:rsid w:val="00E66359"/>
    <w:rsid w:val="00E66472"/>
    <w:rsid w:val="00E666BB"/>
    <w:rsid w:val="00E66F30"/>
    <w:rsid w:val="00E706CF"/>
    <w:rsid w:val="00E708ED"/>
    <w:rsid w:val="00E7097E"/>
    <w:rsid w:val="00E712B0"/>
    <w:rsid w:val="00E722C6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2B8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5FD3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4D6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AA2"/>
    <w:rsid w:val="00EA7D39"/>
    <w:rsid w:val="00EA7F94"/>
    <w:rsid w:val="00EB11D1"/>
    <w:rsid w:val="00EB1709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111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894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2F11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0F63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4119"/>
    <w:rsid w:val="00EF419B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6E30"/>
    <w:rsid w:val="00F07152"/>
    <w:rsid w:val="00F072FD"/>
    <w:rsid w:val="00F07435"/>
    <w:rsid w:val="00F0778F"/>
    <w:rsid w:val="00F07D76"/>
    <w:rsid w:val="00F10390"/>
    <w:rsid w:val="00F109A7"/>
    <w:rsid w:val="00F10FA4"/>
    <w:rsid w:val="00F11D2E"/>
    <w:rsid w:val="00F120A5"/>
    <w:rsid w:val="00F124DF"/>
    <w:rsid w:val="00F12630"/>
    <w:rsid w:val="00F1276C"/>
    <w:rsid w:val="00F12DCF"/>
    <w:rsid w:val="00F14387"/>
    <w:rsid w:val="00F1463F"/>
    <w:rsid w:val="00F1498D"/>
    <w:rsid w:val="00F14E61"/>
    <w:rsid w:val="00F15825"/>
    <w:rsid w:val="00F15FEB"/>
    <w:rsid w:val="00F1640A"/>
    <w:rsid w:val="00F168BA"/>
    <w:rsid w:val="00F16F2D"/>
    <w:rsid w:val="00F17688"/>
    <w:rsid w:val="00F178EB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4C0"/>
    <w:rsid w:val="00F24588"/>
    <w:rsid w:val="00F24754"/>
    <w:rsid w:val="00F250A4"/>
    <w:rsid w:val="00F266DE"/>
    <w:rsid w:val="00F267BD"/>
    <w:rsid w:val="00F2707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2392"/>
    <w:rsid w:val="00F4324E"/>
    <w:rsid w:val="00F432C3"/>
    <w:rsid w:val="00F43839"/>
    <w:rsid w:val="00F43DA9"/>
    <w:rsid w:val="00F44023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093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1918"/>
    <w:rsid w:val="00F6207B"/>
    <w:rsid w:val="00F62A2C"/>
    <w:rsid w:val="00F62DBC"/>
    <w:rsid w:val="00F6344B"/>
    <w:rsid w:val="00F6415B"/>
    <w:rsid w:val="00F64610"/>
    <w:rsid w:val="00F65EAB"/>
    <w:rsid w:val="00F660F3"/>
    <w:rsid w:val="00F66569"/>
    <w:rsid w:val="00F666D4"/>
    <w:rsid w:val="00F66F85"/>
    <w:rsid w:val="00F67FCE"/>
    <w:rsid w:val="00F70236"/>
    <w:rsid w:val="00F70720"/>
    <w:rsid w:val="00F719AD"/>
    <w:rsid w:val="00F71DF3"/>
    <w:rsid w:val="00F728F7"/>
    <w:rsid w:val="00F72E35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5E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4BD4"/>
    <w:rsid w:val="00F95BF3"/>
    <w:rsid w:val="00F964E2"/>
    <w:rsid w:val="00F968F6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1AA1"/>
    <w:rsid w:val="00FB34BA"/>
    <w:rsid w:val="00FB486B"/>
    <w:rsid w:val="00FB4D11"/>
    <w:rsid w:val="00FB6A09"/>
    <w:rsid w:val="00FB70E0"/>
    <w:rsid w:val="00FB74FD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0092"/>
    <w:rsid w:val="00FD0226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7F9"/>
    <w:rsid w:val="00FE199C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BC6"/>
    <w:rsid w:val="00FF5C8A"/>
    <w:rsid w:val="00FF6217"/>
    <w:rsid w:val="00FF6258"/>
    <w:rsid w:val="00FF7033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641321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3613B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Sprint-Nextel%20expansion\3GPP\SA\SA%201\TSGS1_88_Reno\docs\S1-193464.zip" TargetMode="External"/><Relationship Id="rId21" Type="http://schemas.openxmlformats.org/officeDocument/2006/relationships/hyperlink" Target="file:///D:\3GPP_SA1\TSGS1_88_Reno\Docs\S1-193131.zip" TargetMode="External"/><Relationship Id="rId42" Type="http://schemas.openxmlformats.org/officeDocument/2006/relationships/hyperlink" Target="file:///D:\Sprint-Nextel%20expansion\3GPP\SA\SA%201\TSGS1_88_Reno\docs\S1-193413.zip" TargetMode="External"/><Relationship Id="rId47" Type="http://schemas.openxmlformats.org/officeDocument/2006/relationships/hyperlink" Target="file:///D:\Sprint-Nextel%20expansion\3GPP\SA\SA%201\TSGS1_88_Reno\docs\S1-193440.zip" TargetMode="External"/><Relationship Id="rId63" Type="http://schemas.openxmlformats.org/officeDocument/2006/relationships/hyperlink" Target="file:///D:\3GPP_SA1\TSGS1_88_Reno\Docs\S1-193122.zip" TargetMode="External"/><Relationship Id="rId68" Type="http://schemas.openxmlformats.org/officeDocument/2006/relationships/hyperlink" Target="file:///D:\Sprint-Nextel%20expansion\3GPP\SA\SA%201\TSGS1_88_Reno\docs\S1-193409.zip" TargetMode="External"/><Relationship Id="rId84" Type="http://schemas.openxmlformats.org/officeDocument/2006/relationships/hyperlink" Target="file:///D:\Sprint-Nextel%20expansion\3GPP\SA\SA%201\TSGS1_88_Reno\docs\S1-193450.zip" TargetMode="External"/><Relationship Id="rId89" Type="http://schemas.openxmlformats.org/officeDocument/2006/relationships/fontTable" Target="fontTable.xml"/><Relationship Id="rId16" Type="http://schemas.openxmlformats.org/officeDocument/2006/relationships/hyperlink" Target="file:///D:\Sprint-Nextel%20expansion\3GPP\SA\SA%201\TSGS1_88_Reno\docs\S1-193406.zip" TargetMode="External"/><Relationship Id="rId11" Type="http://schemas.openxmlformats.org/officeDocument/2006/relationships/hyperlink" Target="https://portal.3gpp.org/ngppapp/CreateTdoc.aspx?mode=view&amp;contributionId=992213" TargetMode="External"/><Relationship Id="rId32" Type="http://schemas.openxmlformats.org/officeDocument/2006/relationships/hyperlink" Target="file:///D:\Sprint-Nextel%20expansion\3GPP\SA\SA%201\TSGS1_88_Reno\docs\S1-193414.zip" TargetMode="External"/><Relationship Id="rId37" Type="http://schemas.openxmlformats.org/officeDocument/2006/relationships/hyperlink" Target="file:///D:\3GPP_SA1\TSGS1_88_Reno\Docs\S1-193183.zip" TargetMode="External"/><Relationship Id="rId53" Type="http://schemas.openxmlformats.org/officeDocument/2006/relationships/hyperlink" Target="file:///D:\Sprint-Nextel%20expansion\3GPP\SA\SA%201\TSGS1_88_Reno\docs\S1-193465.zip" TargetMode="External"/><Relationship Id="rId58" Type="http://schemas.openxmlformats.org/officeDocument/2006/relationships/hyperlink" Target="file:///D:\Sprint-Nextel%20expansion\3GPP\SA\SA%201\TSGS1_88_Reno\docs\S1-193466.zip" TargetMode="External"/><Relationship Id="rId74" Type="http://schemas.openxmlformats.org/officeDocument/2006/relationships/hyperlink" Target="file:///D:\3GPP_SA1\TSGS1_88_Reno\Docs\S1-193167.zip" TargetMode="External"/><Relationship Id="rId79" Type="http://schemas.openxmlformats.org/officeDocument/2006/relationships/hyperlink" Target="file:///D:\Sprint-Nextel%20expansion\3GPP\SA\SA%201\TSGS1_88_Reno\docs\S1-193434.zip" TargetMode="External"/><Relationship Id="rId5" Type="http://schemas.openxmlformats.org/officeDocument/2006/relationships/numbering" Target="numbering.xml"/><Relationship Id="rId90" Type="http://schemas.openxmlformats.org/officeDocument/2006/relationships/theme" Target="theme/theme1.xml"/><Relationship Id="rId14" Type="http://schemas.openxmlformats.org/officeDocument/2006/relationships/hyperlink" Target="file:///D:\Sprint-Nextel%20expansion\3GPP\SA\SA%201\TSGS1_88_Reno\docs\S1-193407.zip" TargetMode="External"/><Relationship Id="rId22" Type="http://schemas.openxmlformats.org/officeDocument/2006/relationships/hyperlink" Target="file:///D:\3GPP_SA1\TSGS1_88_Reno\Docs\S1-193133.zip" TargetMode="External"/><Relationship Id="rId27" Type="http://schemas.openxmlformats.org/officeDocument/2006/relationships/hyperlink" Target="file:///D:\Sprint-Nextel%20expansion\3GPP\SA\SA%201\TSGS1_88_Reno\docs\S1-193426.zip" TargetMode="External"/><Relationship Id="rId30" Type="http://schemas.openxmlformats.org/officeDocument/2006/relationships/hyperlink" Target="file:///D:\3GPP_SA1\TSGS1_88_Reno\Docs\S1-193178.zip" TargetMode="External"/><Relationship Id="rId35" Type="http://schemas.openxmlformats.org/officeDocument/2006/relationships/hyperlink" Target="file:///D:\3GPP_SA1\TSGS1_88_Reno\Docs\S1-193182.zip" TargetMode="External"/><Relationship Id="rId43" Type="http://schemas.openxmlformats.org/officeDocument/2006/relationships/hyperlink" Target="file:///D:\3GPP_SA1\TSGS1_88_Reno\Docs\S1-193186.zip" TargetMode="External"/><Relationship Id="rId48" Type="http://schemas.openxmlformats.org/officeDocument/2006/relationships/hyperlink" Target="file:///D:\3GPP_SA1\TSGS1_88_Reno\Docs\S1-193188.zip" TargetMode="External"/><Relationship Id="rId56" Type="http://schemas.openxmlformats.org/officeDocument/2006/relationships/hyperlink" Target="file:///D:\Sprint-Nextel%20expansion\3GPP\SA\SA%201\TSGS1_88_Reno\docs\S1-193424.zip" TargetMode="External"/><Relationship Id="rId64" Type="http://schemas.openxmlformats.org/officeDocument/2006/relationships/hyperlink" Target="file:///D:\Sprint-Nextel%20expansion\3GPP\SA\SA%201\TSGS1_88_Reno\docs\S1-193431.zip" TargetMode="External"/><Relationship Id="rId69" Type="http://schemas.openxmlformats.org/officeDocument/2006/relationships/hyperlink" Target="file:///D:\3GPP_SA1\TSGS1_88_Reno\Docs\S1-193157.zip" TargetMode="External"/><Relationship Id="rId77" Type="http://schemas.openxmlformats.org/officeDocument/2006/relationships/hyperlink" Target="file:///D:\Sprint-Nextel%20expansion\3GPP\SA\SA%201\TSGS1_88_Reno\docs\S1-193433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D:\Sprint-Nextel%20expansion\3GPP\SA\SA%201\TSGS1_88_Reno\docs\S1-193422.zip" TargetMode="External"/><Relationship Id="rId72" Type="http://schemas.openxmlformats.org/officeDocument/2006/relationships/hyperlink" Target="file:///D:\3GPP_SA1\TSGS1_88_Reno\Docs\S1-193166.zip" TargetMode="External"/><Relationship Id="rId80" Type="http://schemas.openxmlformats.org/officeDocument/2006/relationships/hyperlink" Target="file:///D:\3GPP_SA1\TSGS1_88_Reno\Docs\S1-193189.zip" TargetMode="External"/><Relationship Id="rId85" Type="http://schemas.openxmlformats.org/officeDocument/2006/relationships/hyperlink" Target="file:///D:\3GPP_SA1\TSGS1_88_Reno\Docs\S1-193154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D:\3GPP_SA1\TSGS1_88_Reno\Docs\S1-193072.zip" TargetMode="External"/><Relationship Id="rId17" Type="http://schemas.openxmlformats.org/officeDocument/2006/relationships/hyperlink" Target="file:///D:\Sprint-Nextel%20expansion\3GPP\SA\SA%201\TSGS1_88_Reno\docs\S1-193427.zip" TargetMode="External"/><Relationship Id="rId25" Type="http://schemas.openxmlformats.org/officeDocument/2006/relationships/hyperlink" Target="file:///D:\3GPP_SA1\TSGS1_88_Reno\Docs\S1-193156.zip" TargetMode="External"/><Relationship Id="rId33" Type="http://schemas.openxmlformats.org/officeDocument/2006/relationships/hyperlink" Target="file:///D:\3GPP_SA1\TSGS1_88_Reno\Docs\S1-193181.zip" TargetMode="External"/><Relationship Id="rId38" Type="http://schemas.openxmlformats.org/officeDocument/2006/relationships/hyperlink" Target="file:///D:\Sprint-Nextel%20expansion\3GPP\SA\SA%201\TSGS1_88_Reno\docs\S1-193417.zip" TargetMode="External"/><Relationship Id="rId46" Type="http://schemas.openxmlformats.org/officeDocument/2006/relationships/hyperlink" Target="file:///D:\Sprint-Nextel%20expansion\3GPP\SA\SA%201\TSGS1_88_Reno\docs\S1-193420.zip" TargetMode="External"/><Relationship Id="rId59" Type="http://schemas.openxmlformats.org/officeDocument/2006/relationships/hyperlink" Target="file:///D:\Sprint-Nextel%20expansion\3GPP\SA\SA%201\TSGS1_88_Reno\docs\S1-193430.zip" TargetMode="External"/><Relationship Id="rId67" Type="http://schemas.openxmlformats.org/officeDocument/2006/relationships/hyperlink" Target="file:///D:\3GPP_SA1\TSGS1_88_Reno\Docs\S1-193128.zip" TargetMode="External"/><Relationship Id="rId20" Type="http://schemas.openxmlformats.org/officeDocument/2006/relationships/hyperlink" Target="file:///D:\Sprint-Nextel%20expansion\3GPP\SA\SA%201\TSGS1_88_Reno\docs\S1-193408.zip" TargetMode="External"/><Relationship Id="rId41" Type="http://schemas.openxmlformats.org/officeDocument/2006/relationships/hyperlink" Target="file:///D:\3GPP_SA1\TSGS1_88_Reno\Docs\S1-193185.zip" TargetMode="External"/><Relationship Id="rId54" Type="http://schemas.openxmlformats.org/officeDocument/2006/relationships/hyperlink" Target="file:///D:\Sprint-Nextel%20expansion\3GPP\SA\SA%201\TSGS1_88_Reno\docs\S1-193423.zip" TargetMode="External"/><Relationship Id="rId62" Type="http://schemas.openxmlformats.org/officeDocument/2006/relationships/hyperlink" Target="file:///D:\3GPP_SA1\TSGS1_88_Reno\Docs\S1-193117.zip" TargetMode="External"/><Relationship Id="rId70" Type="http://schemas.openxmlformats.org/officeDocument/2006/relationships/hyperlink" Target="file:///D:\Sprint-Nextel%20expansion\3GPP\SA\SA%201\TSGS1_88_Reno\docs\S1-193412.zip" TargetMode="External"/><Relationship Id="rId75" Type="http://schemas.openxmlformats.org/officeDocument/2006/relationships/hyperlink" Target="file:///D:\Sprint-Nextel%20expansion\3GPP\SA\SA%201\TSGS1_88_Reno\docs\S1-193429.zip" TargetMode="External"/><Relationship Id="rId83" Type="http://schemas.openxmlformats.org/officeDocument/2006/relationships/hyperlink" Target="file:///D:\3GPP_SA1\TSGS1_88_Reno\Docs\S1-193190.zip" TargetMode="External"/><Relationship Id="rId88" Type="http://schemas.openxmlformats.org/officeDocument/2006/relationships/hyperlink" Target="file:///D:\3GPP_SA1\TSGS1_88_Reno\Docs\S1-19323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D:\3GPP_SA1\TSGS1_88_Reno\Docs\S1-193121.zip" TargetMode="External"/><Relationship Id="rId23" Type="http://schemas.openxmlformats.org/officeDocument/2006/relationships/hyperlink" Target="file:///D:\Sprint-Nextel%20expansion\3GPP\SA\SA%201\TSGS1_88_Reno\docs\S1-193410.zip" TargetMode="External"/><Relationship Id="rId28" Type="http://schemas.openxmlformats.org/officeDocument/2006/relationships/hyperlink" Target="file:///D:\3GPP_SA1\TSGS1_88_Reno\Docs\S1-193169.zip" TargetMode="External"/><Relationship Id="rId36" Type="http://schemas.openxmlformats.org/officeDocument/2006/relationships/hyperlink" Target="file:///D:\Sprint-Nextel%20expansion\3GPP\SA\SA%201\TSGS1_88_Reno\docs\S1-193416.zip" TargetMode="External"/><Relationship Id="rId49" Type="http://schemas.openxmlformats.org/officeDocument/2006/relationships/hyperlink" Target="file:///D:\Sprint-Nextel%20expansion\3GPP\SA\SA%201\TSGS1_88_Reno\docs\S1-193421.zip" TargetMode="External"/><Relationship Id="rId57" Type="http://schemas.openxmlformats.org/officeDocument/2006/relationships/hyperlink" Target="file:///D:\3GPP_SA1\TSGS1_88_Reno\Docs\S1-193194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D:\3GPP_SA1\TSGS1_88_Reno\Docs\S1-193179.zip" TargetMode="External"/><Relationship Id="rId44" Type="http://schemas.openxmlformats.org/officeDocument/2006/relationships/hyperlink" Target="file:///D:\Sprint-Nextel%20expansion\3GPP\SA\SA%201\TSGS1_88_Reno\docs\S1-193419.zip" TargetMode="External"/><Relationship Id="rId52" Type="http://schemas.openxmlformats.org/officeDocument/2006/relationships/hyperlink" Target="file:///D:\3GPP_SA1\TSGS1_88_Reno\Docs\S1-193192.zip" TargetMode="External"/><Relationship Id="rId60" Type="http://schemas.openxmlformats.org/officeDocument/2006/relationships/hyperlink" Target="https://portal.3gpp.org/ngppapp/CreateTdoc.aspx?mode=view&amp;contributionId=1021251" TargetMode="External"/><Relationship Id="rId65" Type="http://schemas.openxmlformats.org/officeDocument/2006/relationships/hyperlink" Target="file:///D:\3GPP_SA1\TSGS1_88_Reno\Docs\S1-193123.zip" TargetMode="External"/><Relationship Id="rId73" Type="http://schemas.openxmlformats.org/officeDocument/2006/relationships/hyperlink" Target="file:///D:\Sprint-Nextel%20expansion\3GPP\SA\SA%201\TSGS1_88_Reno\docs\S1-193435.zip" TargetMode="External"/><Relationship Id="rId78" Type="http://schemas.openxmlformats.org/officeDocument/2006/relationships/hyperlink" Target="file:///D:\3GPP_SA1\TSGS1_88_Reno\Docs\S1-193170.zip" TargetMode="External"/><Relationship Id="rId81" Type="http://schemas.openxmlformats.org/officeDocument/2006/relationships/hyperlink" Target="file:///D:\Sprint-Nextel%20expansion\3GPP\SA\SA%201\TSGS1_88_Reno\docs\S1-193437.zip" TargetMode="External"/><Relationship Id="rId86" Type="http://schemas.openxmlformats.org/officeDocument/2006/relationships/hyperlink" Target="file:///D:\Sprint-Nextel%20expansion\3GPP\SA\SA%201\TSGS1_88_Reno\docs\S1-19343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D:\Sprint-Nextel%20expansion\3GPP\SA\SA%201\TSGS1_88_Reno\docs\S1-193045.zip" TargetMode="External"/><Relationship Id="rId18" Type="http://schemas.openxmlformats.org/officeDocument/2006/relationships/hyperlink" Target="file:///D:\Sprint-Nextel%20expansion\3GPP\SA\SA%201\TSGS1_88_Reno\docs\S1-193438.zip" TargetMode="External"/><Relationship Id="rId39" Type="http://schemas.openxmlformats.org/officeDocument/2006/relationships/hyperlink" Target="file:///D:\3GPP_SA1\TSGS1_88_Reno\Docs\S1-193184.zip" TargetMode="External"/><Relationship Id="rId34" Type="http://schemas.openxmlformats.org/officeDocument/2006/relationships/hyperlink" Target="file:///D:\Sprint-Nextel%20expansion\3GPP\SA\SA%201\TSGS1_88_Reno\docs\S1-193415.zip" TargetMode="External"/><Relationship Id="rId50" Type="http://schemas.openxmlformats.org/officeDocument/2006/relationships/hyperlink" Target="file:///D:\3GPP_SA1\TSGS1_88_Reno\Docs\S1-193191.zip" TargetMode="External"/><Relationship Id="rId55" Type="http://schemas.openxmlformats.org/officeDocument/2006/relationships/hyperlink" Target="file:///D:\3GPP_SA1\TSGS1_88_Reno\Docs\S1-193193.zip" TargetMode="External"/><Relationship Id="rId76" Type="http://schemas.openxmlformats.org/officeDocument/2006/relationships/hyperlink" Target="file:///D:\3GPP_SA1\TSGS1_88_Reno\Docs\S1-193168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D:\3GPP_SA1\TSGS1_88_Reno\Docs\S1-193165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D:\3GPP_SA1\TSGS1_88_Reno\Docs\S1-193171.zip" TargetMode="External"/><Relationship Id="rId24" Type="http://schemas.openxmlformats.org/officeDocument/2006/relationships/hyperlink" Target="file:///D:\Sprint-Nextel%20expansion\3GPP\SA\SA%201\TSGS1_88_Reno\docs\S1-193439.zip" TargetMode="External"/><Relationship Id="rId40" Type="http://schemas.openxmlformats.org/officeDocument/2006/relationships/hyperlink" Target="file:///D:\Sprint-Nextel%20expansion\3GPP\SA\SA%201\TSGS1_88_Reno\docs\S1-193418.zip" TargetMode="External"/><Relationship Id="rId45" Type="http://schemas.openxmlformats.org/officeDocument/2006/relationships/hyperlink" Target="file:///D:\3GPP_SA1\TSGS1_88_Reno\Docs\S1-193187.zip" TargetMode="External"/><Relationship Id="rId66" Type="http://schemas.openxmlformats.org/officeDocument/2006/relationships/hyperlink" Target="file:///D:\Sprint-Nextel%20expansion\3GPP\SA\SA%201\TSGS1_88_Reno\docs\S1-193432.zip" TargetMode="External"/><Relationship Id="rId87" Type="http://schemas.openxmlformats.org/officeDocument/2006/relationships/hyperlink" Target="file:///D:\3GPP_SA1\TSGS1_88_Reno\Docs\S1-193238.zip" TargetMode="External"/><Relationship Id="rId61" Type="http://schemas.openxmlformats.org/officeDocument/2006/relationships/hyperlink" Target="file:///D:\3GPP_SA1\TSGS1_88_Reno\Docs\S1-193114.zip" TargetMode="External"/><Relationship Id="rId82" Type="http://schemas.openxmlformats.org/officeDocument/2006/relationships/hyperlink" Target="file:///D:\3GPP_SA1\TSGS1_88_Reno\Docs\S1-193195.zip" TargetMode="External"/><Relationship Id="rId19" Type="http://schemas.openxmlformats.org/officeDocument/2006/relationships/hyperlink" Target="file:///D:\3GPP_SA1\TSGS1_88_Reno\Docs\S1-19312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5" ma:contentTypeDescription="Create a new document." ma:contentTypeScope="" ma:versionID="c08a632e525174700aa9dbd750a000a8">
  <xsd:schema xmlns:xsd="http://www.w3.org/2001/XMLSchema" xmlns:xs="http://www.w3.org/2001/XMLSchema" xmlns:p="http://schemas.microsoft.com/office/2006/metadata/properties" xmlns:ns3="ea71aa21-c1c3-445e-9834-b5b7c3339883" targetNamespace="http://schemas.microsoft.com/office/2006/metadata/properties" ma:root="true" ma:fieldsID="36b1b826808f30128ee345c9ddfb33ab" ns3:_="">
    <xsd:import namespace="ea71aa21-c1c3-445e-9834-b5b7c33398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74940-3735-42CD-B83C-12203B13F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6F6846-6563-48EB-84FB-FF3478EC6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A7E56F-EFB4-4AE1-9CAD-0CEB69EE8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ACAA2F-DC39-467F-BFB7-D8B54023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18</TotalTime>
  <Pages>7</Pages>
  <Words>3070</Words>
  <Characters>17500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20529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greg schumacher</cp:lastModifiedBy>
  <cp:revision>7</cp:revision>
  <cp:lastPrinted>2019-11-12T08:18:00Z</cp:lastPrinted>
  <dcterms:created xsi:type="dcterms:W3CDTF">2019-11-21T19:57:00Z</dcterms:created>
  <dcterms:modified xsi:type="dcterms:W3CDTF">2019-11-21T20:13:00Z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